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7709B" w14:textId="77777777" w:rsidR="00DA36E8" w:rsidRPr="00365480" w:rsidRDefault="00DA36E8">
      <w:pPr>
        <w:sectPr w:rsidR="00DA36E8" w:rsidRPr="00365480">
          <w:headerReference w:type="default" r:id="rId8"/>
          <w:type w:val="continuous"/>
          <w:pgSz w:w="12240" w:h="15840" w:code="1"/>
          <w:pgMar w:top="2880" w:right="1800" w:bottom="1440" w:left="1800" w:header="720" w:footer="720" w:gutter="0"/>
          <w:cols w:space="720"/>
        </w:sectPr>
      </w:pPr>
    </w:p>
    <w:p w14:paraId="5367E7F6" w14:textId="457C12B9" w:rsidR="00952AD4" w:rsidRPr="00365480" w:rsidRDefault="008C469B" w:rsidP="00952AD4">
      <w:r w:rsidRPr="00365480">
        <w:rPr>
          <w:b/>
        </w:rPr>
        <w:t>TO:</w:t>
      </w:r>
      <w:r w:rsidRPr="00365480">
        <w:rPr>
          <w:b/>
        </w:rPr>
        <w:tab/>
      </w:r>
      <w:r w:rsidRPr="00365480">
        <w:rPr>
          <w:b/>
        </w:rPr>
        <w:tab/>
      </w:r>
      <w:r w:rsidR="00B32C13" w:rsidRPr="00365480">
        <w:t>Merritt Lander</w:t>
      </w:r>
      <w:r w:rsidR="00952AD4" w:rsidRPr="00365480">
        <w:t>, Attorney</w:t>
      </w:r>
    </w:p>
    <w:p w14:paraId="543AB9BC" w14:textId="77777777" w:rsidR="00952AD4" w:rsidRPr="00365480" w:rsidRDefault="00952AD4" w:rsidP="00952AD4">
      <w:pPr>
        <w:ind w:left="1440"/>
      </w:pPr>
      <w:r w:rsidRPr="00365480">
        <w:t>Legal Division</w:t>
      </w:r>
    </w:p>
    <w:p w14:paraId="6BF43451" w14:textId="77777777" w:rsidR="008C469B" w:rsidRPr="00365480" w:rsidRDefault="008C469B" w:rsidP="008C469B">
      <w:pPr>
        <w:tabs>
          <w:tab w:val="left" w:pos="1170"/>
        </w:tabs>
      </w:pPr>
      <w:r w:rsidRPr="00365480">
        <w:tab/>
      </w:r>
      <w:r w:rsidRPr="00365480">
        <w:tab/>
      </w:r>
    </w:p>
    <w:p w14:paraId="38AF6BF7" w14:textId="77777777" w:rsidR="00B32C13" w:rsidRPr="00365480" w:rsidRDefault="008C469B" w:rsidP="00B32C13">
      <w:r w:rsidRPr="00365480">
        <w:rPr>
          <w:b/>
        </w:rPr>
        <w:t>FROM:</w:t>
      </w:r>
      <w:r w:rsidRPr="00365480">
        <w:rPr>
          <w:b/>
        </w:rPr>
        <w:tab/>
      </w:r>
      <w:r w:rsidR="00B32C13" w:rsidRPr="00365480">
        <w:t>Alicia Maloy, Senior Infrastructure Analyst</w:t>
      </w:r>
    </w:p>
    <w:p w14:paraId="03552E62" w14:textId="77777777" w:rsidR="00952AD4" w:rsidRPr="00365480" w:rsidRDefault="00952AD4" w:rsidP="00952AD4">
      <w:pPr>
        <w:ind w:left="1440"/>
      </w:pPr>
      <w:r w:rsidRPr="00365480">
        <w:t>Infrastructure Division</w:t>
      </w:r>
    </w:p>
    <w:p w14:paraId="577D8696" w14:textId="39F70161" w:rsidR="0028111B" w:rsidRPr="00365480" w:rsidRDefault="008C469B" w:rsidP="008C469B">
      <w:pPr>
        <w:tabs>
          <w:tab w:val="left" w:pos="1170"/>
        </w:tabs>
        <w:spacing w:before="240"/>
      </w:pPr>
      <w:r w:rsidRPr="00365480">
        <w:rPr>
          <w:b/>
        </w:rPr>
        <w:t>DATE:</w:t>
      </w:r>
      <w:r w:rsidRPr="00365480">
        <w:rPr>
          <w:b/>
        </w:rPr>
        <w:tab/>
      </w:r>
      <w:r w:rsidRPr="00365480">
        <w:rPr>
          <w:b/>
        </w:rPr>
        <w:tab/>
      </w:r>
      <w:r w:rsidR="00324BAB" w:rsidRPr="00365480">
        <w:rPr>
          <w:bCs/>
        </w:rPr>
        <w:t>May 1</w:t>
      </w:r>
      <w:r w:rsidR="00C0589E">
        <w:rPr>
          <w:bCs/>
        </w:rPr>
        <w:t>8</w:t>
      </w:r>
      <w:r w:rsidR="00B32C13" w:rsidRPr="00365480">
        <w:rPr>
          <w:bCs/>
        </w:rPr>
        <w:t>, 2021</w:t>
      </w:r>
    </w:p>
    <w:p w14:paraId="05A10721" w14:textId="5998E84E" w:rsidR="008C469B" w:rsidRPr="00365480" w:rsidRDefault="008C469B" w:rsidP="00527C03">
      <w:pPr>
        <w:spacing w:before="240"/>
        <w:ind w:left="1440" w:right="-450" w:hanging="1440"/>
        <w:rPr>
          <w:b/>
          <w:i/>
          <w:szCs w:val="24"/>
        </w:rPr>
      </w:pPr>
      <w:r w:rsidRPr="00365480">
        <w:rPr>
          <w:b/>
        </w:rPr>
        <w:t>RE:</w:t>
      </w:r>
      <w:r w:rsidRPr="00365480">
        <w:rPr>
          <w:b/>
        </w:rPr>
        <w:tab/>
      </w:r>
      <w:r w:rsidR="00B32C13" w:rsidRPr="00365480">
        <w:rPr>
          <w:b/>
        </w:rPr>
        <w:t>Docket No. 48350</w:t>
      </w:r>
      <w:r w:rsidR="00B32C13" w:rsidRPr="00365480">
        <w:t xml:space="preserve">, </w:t>
      </w:r>
      <w:r w:rsidR="00B32C13" w:rsidRPr="00365480">
        <w:rPr>
          <w:i/>
        </w:rPr>
        <w:t xml:space="preserve">Application of the City of Dayton for Certificates of Convenience and Necessity in Liberty </w:t>
      </w:r>
      <w:r w:rsidR="00711FED" w:rsidRPr="00365480">
        <w:rPr>
          <w:i/>
        </w:rPr>
        <w:t xml:space="preserve">and Harris </w:t>
      </w:r>
      <w:r w:rsidR="00B32C13" w:rsidRPr="00365480">
        <w:rPr>
          <w:i/>
        </w:rPr>
        <w:t>Count</w:t>
      </w:r>
      <w:r w:rsidR="00711FED" w:rsidRPr="00365480">
        <w:rPr>
          <w:i/>
        </w:rPr>
        <w:t>ies</w:t>
      </w:r>
    </w:p>
    <w:p w14:paraId="0D9B4047" w14:textId="77777777" w:rsidR="008C469B" w:rsidRPr="00365480" w:rsidRDefault="0028111B" w:rsidP="008C469B">
      <w:pPr>
        <w:tabs>
          <w:tab w:val="left" w:pos="1170"/>
        </w:tabs>
        <w:ind w:left="1170" w:right="-450" w:hanging="1170"/>
      </w:pPr>
      <w:r w:rsidRPr="00365480">
        <w:rPr>
          <w:noProof/>
        </w:rPr>
        <mc:AlternateContent>
          <mc:Choice Requires="wps">
            <w:drawing>
              <wp:anchor distT="4294967289" distB="4294967289" distL="114300" distR="114300" simplePos="0" relativeHeight="251658240" behindDoc="0" locked="0" layoutInCell="1" allowOverlap="1" wp14:anchorId="0754F987" wp14:editId="61F561A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D284E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365480">
        <w:tab/>
      </w:r>
    </w:p>
    <w:p w14:paraId="37C2AE06" w14:textId="4DCE76A0" w:rsidR="0048603C" w:rsidRPr="00365480" w:rsidRDefault="00F02F02" w:rsidP="0048603C">
      <w:pPr>
        <w:spacing w:before="240"/>
      </w:pPr>
      <w:bookmarkStart w:id="0" w:name="_Hlk48892844"/>
      <w:r w:rsidRPr="00365480">
        <w:t>On May 8, 2018, the City of Dayton (Dayton) filed with the Public Utility Commission of Texas (</w:t>
      </w:r>
      <w:r w:rsidRPr="00365480">
        <w:rPr>
          <w:bCs/>
        </w:rPr>
        <w:t>Commission) an application for water and sewer</w:t>
      </w:r>
      <w:r w:rsidRPr="00365480">
        <w:t xml:space="preserve"> </w:t>
      </w:r>
      <w:r w:rsidR="000406B1">
        <w:t>c</w:t>
      </w:r>
      <w:r w:rsidRPr="00365480">
        <w:t>ertificate</w:t>
      </w:r>
      <w:r w:rsidR="000406B1">
        <w:t>s</w:t>
      </w:r>
      <w:r w:rsidRPr="00365480">
        <w:t xml:space="preserve"> of </w:t>
      </w:r>
      <w:r w:rsidR="000406B1">
        <w:t>c</w:t>
      </w:r>
      <w:r w:rsidRPr="00365480">
        <w:t xml:space="preserve">onvenience and </w:t>
      </w:r>
      <w:r w:rsidR="000406B1">
        <w:t>n</w:t>
      </w:r>
      <w:r w:rsidRPr="00365480">
        <w:t>ecessity</w:t>
      </w:r>
      <w:r w:rsidR="000406B1">
        <w:t xml:space="preserve"> (CCN)</w:t>
      </w:r>
      <w:r w:rsidRPr="00365480">
        <w:t xml:space="preserve"> in Liberty </w:t>
      </w:r>
      <w:r w:rsidR="00CC0238">
        <w:t>and Harris counties</w:t>
      </w:r>
      <w:r w:rsidR="0048603C" w:rsidRPr="00365480">
        <w:t xml:space="preserve"> under Texas Water Code (TWC) §§ 13.242 to 13.250 and 16 Texas Administrative Code (TAC) §§ 24.225 to 24.237.   </w:t>
      </w:r>
    </w:p>
    <w:p w14:paraId="429AEF21" w14:textId="77777777" w:rsidR="0048603C" w:rsidRPr="00365480" w:rsidRDefault="0048603C" w:rsidP="0048603C"/>
    <w:p w14:paraId="0B1ACA5E" w14:textId="53993E96" w:rsidR="003B5BA4" w:rsidRPr="00FB4146" w:rsidRDefault="0048603C" w:rsidP="0048603C">
      <w:pPr>
        <w:rPr>
          <w:bCs/>
        </w:rPr>
      </w:pPr>
      <w:r w:rsidRPr="00365480">
        <w:rPr>
          <w:bCs/>
        </w:rPr>
        <w:t xml:space="preserve">On </w:t>
      </w:r>
      <w:r w:rsidR="00F02F02" w:rsidRPr="00365480">
        <w:rPr>
          <w:bCs/>
        </w:rPr>
        <w:t>April 5</w:t>
      </w:r>
      <w:r w:rsidRPr="00365480">
        <w:rPr>
          <w:bCs/>
        </w:rPr>
        <w:t>, 202</w:t>
      </w:r>
      <w:r w:rsidR="00F02F02" w:rsidRPr="00365480">
        <w:rPr>
          <w:bCs/>
        </w:rPr>
        <w:t>1</w:t>
      </w:r>
      <w:r w:rsidRPr="00365480">
        <w:rPr>
          <w:bCs/>
        </w:rPr>
        <w:t xml:space="preserve">, </w:t>
      </w:r>
      <w:r w:rsidR="00F02F02" w:rsidRPr="00365480">
        <w:rPr>
          <w:bCs/>
        </w:rPr>
        <w:t xml:space="preserve">Dayton </w:t>
      </w:r>
      <w:r w:rsidRPr="00365480">
        <w:rPr>
          <w:bCs/>
        </w:rPr>
        <w:t xml:space="preserve">filed revised mapping and digital data to </w:t>
      </w:r>
      <w:r w:rsidR="003B5BA4" w:rsidRPr="00365480">
        <w:rPr>
          <w:bCs/>
        </w:rPr>
        <w:t xml:space="preserve">accurately remove </w:t>
      </w:r>
      <w:r w:rsidR="00637128">
        <w:rPr>
          <w:bCs/>
        </w:rPr>
        <w:t xml:space="preserve">parcels associated with </w:t>
      </w:r>
      <w:r w:rsidR="003B5BA4" w:rsidRPr="00365480">
        <w:rPr>
          <w:bCs/>
        </w:rPr>
        <w:t>landowner opt-out requests from the requested area, remove gaps and overlaps with existing CCNs</w:t>
      </w:r>
      <w:r w:rsidR="00177D63">
        <w:rPr>
          <w:bCs/>
        </w:rPr>
        <w:t>,</w:t>
      </w:r>
      <w:r w:rsidR="003B5BA4" w:rsidRPr="00365480">
        <w:rPr>
          <w:bCs/>
        </w:rPr>
        <w:t xml:space="preserve"> and provide documentation to explain discrepancies between the acreage </w:t>
      </w:r>
      <w:r w:rsidR="00637128">
        <w:rPr>
          <w:bCs/>
        </w:rPr>
        <w:t xml:space="preserve">included </w:t>
      </w:r>
      <w:r w:rsidR="003B5BA4" w:rsidRPr="00365480">
        <w:rPr>
          <w:bCs/>
        </w:rPr>
        <w:t xml:space="preserve">in the landowner opt-out requests </w:t>
      </w:r>
      <w:r w:rsidR="00177D63">
        <w:rPr>
          <w:bCs/>
        </w:rPr>
        <w:t>and</w:t>
      </w:r>
      <w:r w:rsidR="003B5BA4" w:rsidRPr="00365480">
        <w:rPr>
          <w:bCs/>
        </w:rPr>
        <w:t xml:space="preserve"> the acreage </w:t>
      </w:r>
      <w:r w:rsidR="00ED4842" w:rsidRPr="00365480">
        <w:rPr>
          <w:bCs/>
        </w:rPr>
        <w:t xml:space="preserve">data that Dayton </w:t>
      </w:r>
      <w:r w:rsidR="003B5BA4" w:rsidRPr="00365480">
        <w:rPr>
          <w:bCs/>
        </w:rPr>
        <w:t xml:space="preserve">obtained from </w:t>
      </w:r>
      <w:r w:rsidR="00ED4842" w:rsidRPr="00365480">
        <w:rPr>
          <w:bCs/>
        </w:rPr>
        <w:t xml:space="preserve">various </w:t>
      </w:r>
      <w:r w:rsidR="000406B1">
        <w:rPr>
          <w:bCs/>
        </w:rPr>
        <w:t>c</w:t>
      </w:r>
      <w:r w:rsidR="003B5BA4" w:rsidRPr="00365480">
        <w:rPr>
          <w:bCs/>
        </w:rPr>
        <w:t xml:space="preserve">ounty </w:t>
      </w:r>
      <w:r w:rsidR="000406B1">
        <w:rPr>
          <w:bCs/>
        </w:rPr>
        <w:t>a</w:t>
      </w:r>
      <w:r w:rsidR="003B5BA4" w:rsidRPr="00365480">
        <w:rPr>
          <w:bCs/>
        </w:rPr>
        <w:t xml:space="preserve">ppraisal </w:t>
      </w:r>
      <w:r w:rsidR="000406B1">
        <w:rPr>
          <w:bCs/>
        </w:rPr>
        <w:t>d</w:t>
      </w:r>
      <w:r w:rsidR="003B5BA4" w:rsidRPr="00365480">
        <w:rPr>
          <w:bCs/>
        </w:rPr>
        <w:t>istrict</w:t>
      </w:r>
      <w:r w:rsidR="00ED4842" w:rsidRPr="00365480">
        <w:rPr>
          <w:bCs/>
        </w:rPr>
        <w:t>s (CAD)</w:t>
      </w:r>
      <w:r w:rsidR="003B5BA4" w:rsidRPr="00365480">
        <w:rPr>
          <w:bCs/>
        </w:rPr>
        <w:t xml:space="preserve">. </w:t>
      </w:r>
    </w:p>
    <w:p w14:paraId="20C1233E" w14:textId="77777777" w:rsidR="003B5BA4" w:rsidRPr="00FB4146" w:rsidRDefault="003B5BA4" w:rsidP="0048603C">
      <w:pPr>
        <w:rPr>
          <w:bCs/>
        </w:rPr>
      </w:pPr>
    </w:p>
    <w:p w14:paraId="22FCEE75" w14:textId="48147F5C" w:rsidR="0048603C" w:rsidRPr="00FB4146" w:rsidRDefault="0048603C" w:rsidP="0048603C">
      <w:pPr>
        <w:rPr>
          <w:szCs w:val="24"/>
        </w:rPr>
      </w:pPr>
      <w:r w:rsidRPr="00365480">
        <w:t xml:space="preserve">Based on the mapping review </w:t>
      </w:r>
      <w:r w:rsidR="00ED4842" w:rsidRPr="00271043">
        <w:rPr>
          <w:bCs/>
          <w:szCs w:val="24"/>
        </w:rPr>
        <w:t>conducted</w:t>
      </w:r>
      <w:r w:rsidR="00ED4842" w:rsidRPr="00FB4146">
        <w:t xml:space="preserve"> by Tracy Montes, </w:t>
      </w:r>
      <w:r w:rsidR="00ED4842" w:rsidRPr="00365480">
        <w:t>Infrastructure Division</w:t>
      </w:r>
      <w:r w:rsidR="00B01858" w:rsidRPr="00271043">
        <w:t>,</w:t>
      </w:r>
      <w:r w:rsidR="00ED4842" w:rsidRPr="00FB4146">
        <w:t xml:space="preserve"> </w:t>
      </w:r>
      <w:r w:rsidRPr="00FB4146">
        <w:t xml:space="preserve">of </w:t>
      </w:r>
      <w:r w:rsidRPr="00FB4146">
        <w:rPr>
          <w:bCs/>
          <w:szCs w:val="24"/>
        </w:rPr>
        <w:t xml:space="preserve">the revised mapping filed by </w:t>
      </w:r>
      <w:r w:rsidR="00F02F02" w:rsidRPr="00FB4146">
        <w:rPr>
          <w:bCs/>
          <w:szCs w:val="24"/>
        </w:rPr>
        <w:t>Dayton</w:t>
      </w:r>
      <w:r w:rsidR="00B01858" w:rsidRPr="00365480">
        <w:rPr>
          <w:rStyle w:val="FootnoteReference"/>
          <w:bCs/>
          <w:szCs w:val="24"/>
        </w:rPr>
        <w:footnoteReference w:id="1"/>
      </w:r>
      <w:r w:rsidR="00F02F02" w:rsidRPr="00365480">
        <w:rPr>
          <w:bCs/>
          <w:szCs w:val="24"/>
        </w:rPr>
        <w:t xml:space="preserve"> </w:t>
      </w:r>
      <w:r w:rsidR="003B5BA4" w:rsidRPr="00271043">
        <w:rPr>
          <w:bCs/>
          <w:szCs w:val="24"/>
        </w:rPr>
        <w:t>on April 5, 2021</w:t>
      </w:r>
      <w:r w:rsidR="003B5BA4" w:rsidRPr="00FB4146">
        <w:rPr>
          <w:bCs/>
          <w:szCs w:val="24"/>
        </w:rPr>
        <w:t xml:space="preserve"> and </w:t>
      </w:r>
      <w:r w:rsidR="00ED4842" w:rsidRPr="00FB4146">
        <w:rPr>
          <w:bCs/>
          <w:szCs w:val="24"/>
        </w:rPr>
        <w:t>supplemental landowner opt-out emails</w:t>
      </w:r>
      <w:r w:rsidR="00B01858" w:rsidRPr="00365480">
        <w:rPr>
          <w:rStyle w:val="FootnoteReference"/>
          <w:bCs/>
          <w:szCs w:val="24"/>
        </w:rPr>
        <w:footnoteReference w:id="2"/>
      </w:r>
      <w:r w:rsidR="00ED4842" w:rsidRPr="00365480">
        <w:rPr>
          <w:bCs/>
          <w:szCs w:val="24"/>
        </w:rPr>
        <w:t xml:space="preserve"> filed </w:t>
      </w:r>
      <w:r w:rsidR="00637128">
        <w:rPr>
          <w:bCs/>
          <w:szCs w:val="24"/>
        </w:rPr>
        <w:t xml:space="preserve">on </w:t>
      </w:r>
      <w:r w:rsidR="00ED4842" w:rsidRPr="00365480">
        <w:rPr>
          <w:bCs/>
          <w:szCs w:val="24"/>
        </w:rPr>
        <w:t>May 12, 2021</w:t>
      </w:r>
      <w:r w:rsidRPr="00FB4146">
        <w:t xml:space="preserve">, </w:t>
      </w:r>
      <w:r w:rsidRPr="00FB4146">
        <w:rPr>
          <w:bCs/>
          <w:szCs w:val="24"/>
        </w:rPr>
        <w:t xml:space="preserve">I recommend </w:t>
      </w:r>
      <w:r w:rsidRPr="00FB4146">
        <w:rPr>
          <w:bCs/>
        </w:rPr>
        <w:t xml:space="preserve">that the revised mapping and digital data is </w:t>
      </w:r>
      <w:r w:rsidRPr="00FB4146">
        <w:t xml:space="preserve">sufficient. </w:t>
      </w:r>
      <w:bookmarkEnd w:id="0"/>
      <w:r w:rsidRPr="00FB4146">
        <w:rPr>
          <w:szCs w:val="24"/>
        </w:rPr>
        <w:t xml:space="preserve">The revised requested area was reduced from approximately 80,045 acres at the time of notice to </w:t>
      </w:r>
      <w:r w:rsidR="00ED4842" w:rsidRPr="00FB4146">
        <w:rPr>
          <w:szCs w:val="24"/>
        </w:rPr>
        <w:t xml:space="preserve">now </w:t>
      </w:r>
      <w:r w:rsidRPr="00FB4146">
        <w:rPr>
          <w:szCs w:val="24"/>
        </w:rPr>
        <w:t xml:space="preserve">include approximately 14,885.5 acres. </w:t>
      </w:r>
    </w:p>
    <w:p w14:paraId="4A489245" w14:textId="77777777" w:rsidR="0048603C" w:rsidRPr="00FB4146" w:rsidRDefault="0048603C" w:rsidP="0048603C">
      <w:pPr>
        <w:rPr>
          <w:szCs w:val="24"/>
        </w:rPr>
      </w:pPr>
    </w:p>
    <w:p w14:paraId="5C54C1CA" w14:textId="5566D5FF" w:rsidR="0048603C" w:rsidRPr="00FB4146" w:rsidRDefault="00ED4842" w:rsidP="0048603C">
      <w:pPr>
        <w:rPr>
          <w:szCs w:val="24"/>
        </w:rPr>
      </w:pPr>
      <w:r w:rsidRPr="00FB4146">
        <w:rPr>
          <w:szCs w:val="24"/>
        </w:rPr>
        <w:t xml:space="preserve">Ms. Montes </w:t>
      </w:r>
      <w:r w:rsidR="00637128">
        <w:rPr>
          <w:szCs w:val="24"/>
        </w:rPr>
        <w:t xml:space="preserve">has </w:t>
      </w:r>
      <w:r w:rsidRPr="00FB4146">
        <w:rPr>
          <w:szCs w:val="24"/>
        </w:rPr>
        <w:t>confirmed</w:t>
      </w:r>
      <w:r w:rsidR="0048603C" w:rsidRPr="00FB4146">
        <w:rPr>
          <w:szCs w:val="24"/>
        </w:rPr>
        <w:t xml:space="preserve"> </w:t>
      </w:r>
      <w:r w:rsidR="00212816">
        <w:rPr>
          <w:szCs w:val="24"/>
        </w:rPr>
        <w:t xml:space="preserve">that </w:t>
      </w:r>
      <w:r w:rsidR="0048603C" w:rsidRPr="00FB4146">
        <w:rPr>
          <w:szCs w:val="24"/>
        </w:rPr>
        <w:t xml:space="preserve">the revised requested area is located completely within Dayton’s corporate boundaries. </w:t>
      </w:r>
      <w:r w:rsidRPr="00FB4146">
        <w:rPr>
          <w:szCs w:val="24"/>
        </w:rPr>
        <w:t>In additi</w:t>
      </w:r>
      <w:r w:rsidRPr="00177D63">
        <w:rPr>
          <w:szCs w:val="24"/>
        </w:rPr>
        <w:t xml:space="preserve">on, Staff </w:t>
      </w:r>
      <w:r w:rsidR="00637128">
        <w:rPr>
          <w:szCs w:val="24"/>
        </w:rPr>
        <w:t xml:space="preserve">has </w:t>
      </w:r>
      <w:r w:rsidRPr="00177D63">
        <w:rPr>
          <w:szCs w:val="24"/>
        </w:rPr>
        <w:t>verified that</w:t>
      </w:r>
      <w:r w:rsidR="0048603C" w:rsidRPr="00FB4146">
        <w:rPr>
          <w:szCs w:val="24"/>
        </w:rPr>
        <w:t xml:space="preserve"> Dayton accurately removed all gaps and overlaps between the revised requested area and existing CCNs, removed the Aqua Texas Inc. settlement tracts from the revised requested area, and removed all 33 landowner properties from the revised requested area. The location of each landowner opt-out request and the revised requested area was provided on a detailed map and in the digital data. </w:t>
      </w:r>
    </w:p>
    <w:p w14:paraId="394CBEC6" w14:textId="77777777" w:rsidR="0048603C" w:rsidRPr="00FB4146" w:rsidRDefault="0048603C" w:rsidP="0048603C">
      <w:pPr>
        <w:rPr>
          <w:szCs w:val="24"/>
        </w:rPr>
      </w:pPr>
    </w:p>
    <w:p w14:paraId="3A9B4091" w14:textId="5C24923F" w:rsidR="0048603C" w:rsidRPr="00FB4146" w:rsidRDefault="0048603C" w:rsidP="0048603C">
      <w:pPr>
        <w:rPr>
          <w:szCs w:val="24"/>
        </w:rPr>
      </w:pPr>
      <w:r w:rsidRPr="00FB4146">
        <w:rPr>
          <w:szCs w:val="24"/>
        </w:rPr>
        <w:t xml:space="preserve">Dayton received thirty-three landowner opt-out requests during the notice period. </w:t>
      </w:r>
      <w:r w:rsidR="003C72D2">
        <w:rPr>
          <w:szCs w:val="24"/>
        </w:rPr>
        <w:t>Dayton</w:t>
      </w:r>
      <w:r w:rsidRPr="00FB4146">
        <w:rPr>
          <w:szCs w:val="24"/>
        </w:rPr>
        <w:t xml:space="preserve"> used the parcel boundaries obtained from Chambers, Harris, or Liberty CAD to account for all tracts </w:t>
      </w:r>
      <w:r w:rsidRPr="00FB4146">
        <w:rPr>
          <w:szCs w:val="24"/>
        </w:rPr>
        <w:lastRenderedPageBreak/>
        <w:t xml:space="preserve">of land (property) </w:t>
      </w:r>
      <w:r w:rsidR="00ED4842" w:rsidRPr="00FB4146">
        <w:rPr>
          <w:szCs w:val="24"/>
        </w:rPr>
        <w:t xml:space="preserve">in </w:t>
      </w:r>
      <w:r w:rsidRPr="00FB4146">
        <w:rPr>
          <w:szCs w:val="24"/>
        </w:rPr>
        <w:t xml:space="preserve">each landowner opt-out request. The reduction of the requested area resulted in only thirteen of the thirty-three landowner opt-out requests </w:t>
      </w:r>
      <w:r w:rsidR="002442CB">
        <w:rPr>
          <w:szCs w:val="24"/>
        </w:rPr>
        <w:t>remaining</w:t>
      </w:r>
      <w:r w:rsidRPr="00FB4146">
        <w:rPr>
          <w:szCs w:val="24"/>
        </w:rPr>
        <w:t xml:space="preserve"> within the revised requested area. These thirteen landowners are indicated with an asterisk in the table below. Please note the various Interchange filings for each landowner’s opt-out request displayed in the table. </w:t>
      </w:r>
    </w:p>
    <w:p w14:paraId="7C348461" w14:textId="77777777" w:rsidR="00F02F02" w:rsidRPr="00FB4146" w:rsidRDefault="00F02F02" w:rsidP="0048603C">
      <w:pPr>
        <w:rPr>
          <w:szCs w:val="24"/>
        </w:rPr>
      </w:pPr>
    </w:p>
    <w:p w14:paraId="7CA7E848" w14:textId="034C2FA0" w:rsidR="0048603C" w:rsidRPr="00FB4146" w:rsidRDefault="007503EA" w:rsidP="0048603C">
      <w:pPr>
        <w:rPr>
          <w:szCs w:val="24"/>
        </w:rPr>
      </w:pPr>
      <w:r>
        <w:rPr>
          <w:szCs w:val="24"/>
        </w:rPr>
        <w:t>As reflected in the table below,</w:t>
      </w:r>
      <w:r w:rsidRPr="00FB4146" w:rsidDel="003A1966">
        <w:rPr>
          <w:szCs w:val="24"/>
        </w:rPr>
        <w:t xml:space="preserve"> </w:t>
      </w:r>
      <w:r w:rsidR="003A1966">
        <w:rPr>
          <w:szCs w:val="24"/>
        </w:rPr>
        <w:t xml:space="preserve">Ms. Montes </w:t>
      </w:r>
      <w:r w:rsidR="0048603C" w:rsidRPr="00FB4146">
        <w:rPr>
          <w:szCs w:val="24"/>
        </w:rPr>
        <w:t>determine</w:t>
      </w:r>
      <w:r w:rsidR="003A1966">
        <w:rPr>
          <w:szCs w:val="24"/>
        </w:rPr>
        <w:t>d</w:t>
      </w:r>
      <w:r w:rsidR="0048603C" w:rsidRPr="00FB4146">
        <w:rPr>
          <w:szCs w:val="24"/>
        </w:rPr>
        <w:t xml:space="preserve"> the difference between the acreage for the landowner’s opt-out request and the CAD acreage calculated in </w:t>
      </w:r>
      <w:r w:rsidR="00A22228" w:rsidRPr="00FB4146">
        <w:rPr>
          <w:szCs w:val="24"/>
        </w:rPr>
        <w:t>S</w:t>
      </w:r>
      <w:r w:rsidR="0048603C" w:rsidRPr="00FB4146">
        <w:rPr>
          <w:szCs w:val="24"/>
        </w:rPr>
        <w:t>taff’s Geographical Information Systems (GIS) software for each associated property.</w:t>
      </w:r>
      <w:r w:rsidR="003A1966">
        <w:rPr>
          <w:szCs w:val="24"/>
        </w:rPr>
        <w:t xml:space="preserve"> </w:t>
      </w:r>
      <w:r w:rsidR="0048603C" w:rsidRPr="00FB4146">
        <w:rPr>
          <w:szCs w:val="24"/>
        </w:rPr>
        <w:t xml:space="preserve">Staff verified that Dayton sent </w:t>
      </w:r>
      <w:r w:rsidR="00581806">
        <w:rPr>
          <w:szCs w:val="24"/>
        </w:rPr>
        <w:t>n</w:t>
      </w:r>
      <w:r w:rsidR="00CA283F" w:rsidRPr="00FB4146">
        <w:rPr>
          <w:szCs w:val="24"/>
        </w:rPr>
        <w:t>on-</w:t>
      </w:r>
      <w:r w:rsidR="00581806">
        <w:rPr>
          <w:szCs w:val="24"/>
        </w:rPr>
        <w:t>c</w:t>
      </w:r>
      <w:r w:rsidR="00CA283F" w:rsidRPr="00FB4146">
        <w:rPr>
          <w:szCs w:val="24"/>
        </w:rPr>
        <w:t xml:space="preserve">onforming </w:t>
      </w:r>
      <w:r w:rsidR="00581806">
        <w:rPr>
          <w:szCs w:val="24"/>
        </w:rPr>
        <w:t>o</w:t>
      </w:r>
      <w:r w:rsidR="00CA283F" w:rsidRPr="00FB4146">
        <w:rPr>
          <w:szCs w:val="24"/>
        </w:rPr>
        <w:t xml:space="preserve">pt-out </w:t>
      </w:r>
      <w:r w:rsidR="00581806">
        <w:rPr>
          <w:szCs w:val="24"/>
        </w:rPr>
        <w:t>r</w:t>
      </w:r>
      <w:r w:rsidR="00CA283F" w:rsidRPr="00FB4146">
        <w:rPr>
          <w:szCs w:val="24"/>
        </w:rPr>
        <w:t>equest</w:t>
      </w:r>
      <w:r w:rsidR="0048603C" w:rsidRPr="00FB4146">
        <w:rPr>
          <w:szCs w:val="24"/>
        </w:rPr>
        <w:t xml:space="preserve"> </w:t>
      </w:r>
      <w:r w:rsidR="002625FB">
        <w:rPr>
          <w:szCs w:val="24"/>
        </w:rPr>
        <w:t xml:space="preserve">(NCOR) </w:t>
      </w:r>
      <w:r w:rsidR="0048603C" w:rsidRPr="00FB4146">
        <w:rPr>
          <w:szCs w:val="24"/>
        </w:rPr>
        <w:t xml:space="preserve">letters or emails to the thirteen landowners </w:t>
      </w:r>
      <w:r w:rsidR="00621A69">
        <w:rPr>
          <w:szCs w:val="24"/>
        </w:rPr>
        <w:t xml:space="preserve">for whom there was </w:t>
      </w:r>
      <w:r w:rsidR="0048603C" w:rsidRPr="00FB4146">
        <w:rPr>
          <w:szCs w:val="24"/>
        </w:rPr>
        <w:t>a difference of five acres or more between the total acreage in the landowner’s opt-out request and the total CAD acreage calculated in GIS for each associated property. This verification confirmed that the landowner’s property with the associated acreage was properly accounted for and removed from the revised requested area using Dayton’s CAD</w:t>
      </w:r>
      <w:r w:rsidR="003109C6">
        <w:rPr>
          <w:szCs w:val="24"/>
        </w:rPr>
        <w:t xml:space="preserve"> sources</w:t>
      </w:r>
      <w:r w:rsidR="0048603C" w:rsidRPr="00FB4146">
        <w:rPr>
          <w:szCs w:val="24"/>
        </w:rPr>
        <w:t xml:space="preserve">. </w:t>
      </w:r>
    </w:p>
    <w:p w14:paraId="03F273E6" w14:textId="5907D9C6" w:rsidR="00952AD4" w:rsidRPr="00FB4146" w:rsidRDefault="00952AD4" w:rsidP="0048603C">
      <w:pPr>
        <w:pStyle w:val="ListParagraph"/>
        <w:ind w:left="0"/>
        <w:jc w:val="both"/>
      </w:pPr>
    </w:p>
    <w:p w14:paraId="53D25C95" w14:textId="77777777" w:rsidR="0048603C" w:rsidRPr="00FB4146" w:rsidRDefault="0048603C" w:rsidP="0048603C">
      <w:pPr>
        <w:rPr>
          <w:szCs w:val="24"/>
        </w:rPr>
      </w:pPr>
      <w:r w:rsidRPr="00FB4146">
        <w:rPr>
          <w:szCs w:val="24"/>
        </w:rPr>
        <w:t xml:space="preserve">*Asterisk in table below indicates </w:t>
      </w:r>
      <w:r w:rsidR="001B5ECF" w:rsidRPr="00FB4146">
        <w:rPr>
          <w:szCs w:val="24"/>
        </w:rPr>
        <w:t xml:space="preserve">the </w:t>
      </w:r>
      <w:r w:rsidRPr="00FB4146">
        <w:rPr>
          <w:szCs w:val="24"/>
        </w:rPr>
        <w:t xml:space="preserve">13 </w:t>
      </w:r>
      <w:r w:rsidR="00581806">
        <w:rPr>
          <w:szCs w:val="24"/>
        </w:rPr>
        <w:t>l</w:t>
      </w:r>
      <w:r w:rsidRPr="00FB4146">
        <w:rPr>
          <w:szCs w:val="24"/>
        </w:rPr>
        <w:t xml:space="preserve">andowner </w:t>
      </w:r>
      <w:r w:rsidR="00581806">
        <w:rPr>
          <w:szCs w:val="24"/>
        </w:rPr>
        <w:t>o</w:t>
      </w:r>
      <w:r w:rsidRPr="00FB4146">
        <w:rPr>
          <w:szCs w:val="24"/>
        </w:rPr>
        <w:t>pt-</w:t>
      </w:r>
      <w:r w:rsidR="00581806">
        <w:rPr>
          <w:szCs w:val="24"/>
        </w:rPr>
        <w:t>o</w:t>
      </w:r>
      <w:r w:rsidRPr="00FB4146">
        <w:rPr>
          <w:szCs w:val="24"/>
        </w:rPr>
        <w:t xml:space="preserve">ut </w:t>
      </w:r>
      <w:r w:rsidR="00581806">
        <w:rPr>
          <w:szCs w:val="24"/>
        </w:rPr>
        <w:t>r</w:t>
      </w:r>
      <w:r w:rsidRPr="00FB4146">
        <w:rPr>
          <w:szCs w:val="24"/>
        </w:rPr>
        <w:t xml:space="preserve">equests located partially within the </w:t>
      </w:r>
      <w:r w:rsidR="00581806">
        <w:rPr>
          <w:szCs w:val="24"/>
        </w:rPr>
        <w:t>r</w:t>
      </w:r>
      <w:r w:rsidRPr="00FB4146">
        <w:rPr>
          <w:szCs w:val="24"/>
        </w:rPr>
        <w:t xml:space="preserve">evised </w:t>
      </w:r>
      <w:r w:rsidR="00581806">
        <w:rPr>
          <w:szCs w:val="24"/>
        </w:rPr>
        <w:t>r</w:t>
      </w:r>
      <w:r w:rsidRPr="00FB4146">
        <w:rPr>
          <w:szCs w:val="24"/>
        </w:rPr>
        <w:t xml:space="preserve">equested </w:t>
      </w:r>
      <w:r w:rsidR="00581806">
        <w:rPr>
          <w:szCs w:val="24"/>
        </w:rPr>
        <w:t>a</w:t>
      </w:r>
      <w:r w:rsidRPr="00FB4146">
        <w:rPr>
          <w:szCs w:val="24"/>
        </w:rPr>
        <w:t>rea</w:t>
      </w:r>
      <w:bookmarkStart w:id="1" w:name="_Hlk71027599"/>
      <w:r w:rsidR="00D06742">
        <w:rPr>
          <w:szCs w:val="24"/>
        </w:rPr>
        <w:t>.</w:t>
      </w:r>
    </w:p>
    <w:tbl>
      <w:tblPr>
        <w:tblpPr w:leftFromText="180" w:rightFromText="180" w:vertAnchor="text" w:horzAnchor="margin" w:tblpXSpec="center" w:tblpY="124"/>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630"/>
        <w:gridCol w:w="1080"/>
        <w:gridCol w:w="2160"/>
        <w:gridCol w:w="1350"/>
        <w:gridCol w:w="1350"/>
        <w:gridCol w:w="1800"/>
        <w:gridCol w:w="1710"/>
      </w:tblGrid>
      <w:tr w:rsidR="00365480" w:rsidRPr="00FB4146" w14:paraId="7F75BA97" w14:textId="77777777" w:rsidTr="007503EA">
        <w:trPr>
          <w:cantSplit/>
          <w:trHeight w:val="978"/>
          <w:tblHeader/>
          <w:jc w:val="center"/>
        </w:trPr>
        <w:tc>
          <w:tcPr>
            <w:tcW w:w="805" w:type="dxa"/>
            <w:shd w:val="clear" w:color="auto" w:fill="D9D9D9" w:themeFill="background1" w:themeFillShade="D9"/>
            <w:vAlign w:val="center"/>
          </w:tcPr>
          <w:bookmarkEnd w:id="1"/>
          <w:p w14:paraId="483699D1" w14:textId="77777777" w:rsidR="0048603C" w:rsidRPr="00FB4146" w:rsidRDefault="0048603C" w:rsidP="00365829">
            <w:pPr>
              <w:jc w:val="center"/>
              <w:rPr>
                <w:sz w:val="20"/>
              </w:rPr>
            </w:pPr>
            <w:r w:rsidRPr="00FB4146">
              <w:rPr>
                <w:sz w:val="20"/>
              </w:rPr>
              <w:t>Unique No.</w:t>
            </w:r>
          </w:p>
        </w:tc>
        <w:tc>
          <w:tcPr>
            <w:tcW w:w="630" w:type="dxa"/>
            <w:shd w:val="clear" w:color="auto" w:fill="D9D9D9" w:themeFill="background1" w:themeFillShade="D9"/>
            <w:vAlign w:val="center"/>
          </w:tcPr>
          <w:p w14:paraId="71B7D106" w14:textId="77777777" w:rsidR="0048603C" w:rsidRPr="00FB4146" w:rsidRDefault="0048603C" w:rsidP="00365829">
            <w:pPr>
              <w:rPr>
                <w:sz w:val="20"/>
              </w:rPr>
            </w:pPr>
            <w:r w:rsidRPr="00FB4146">
              <w:rPr>
                <w:sz w:val="20"/>
              </w:rPr>
              <w:t>PUC Item No.</w:t>
            </w:r>
          </w:p>
        </w:tc>
        <w:tc>
          <w:tcPr>
            <w:tcW w:w="1080" w:type="dxa"/>
            <w:shd w:val="clear" w:color="auto" w:fill="D9D9D9" w:themeFill="background1" w:themeFillShade="D9"/>
            <w:vAlign w:val="center"/>
          </w:tcPr>
          <w:p w14:paraId="33DAB4D0" w14:textId="77777777" w:rsidR="0048603C" w:rsidRPr="00FB4146" w:rsidRDefault="0048603C" w:rsidP="00365829">
            <w:pPr>
              <w:jc w:val="center"/>
              <w:rPr>
                <w:sz w:val="20"/>
              </w:rPr>
            </w:pPr>
            <w:r w:rsidRPr="00FB4146">
              <w:rPr>
                <w:sz w:val="20"/>
              </w:rPr>
              <w:t>Duplicate PUC Item Nos.</w:t>
            </w:r>
          </w:p>
        </w:tc>
        <w:tc>
          <w:tcPr>
            <w:tcW w:w="2160" w:type="dxa"/>
            <w:shd w:val="clear" w:color="auto" w:fill="D9D9D9" w:themeFill="background1" w:themeFillShade="D9"/>
            <w:vAlign w:val="center"/>
          </w:tcPr>
          <w:p w14:paraId="68575D1C" w14:textId="77777777" w:rsidR="0048603C" w:rsidRPr="00FB4146" w:rsidRDefault="0048603C" w:rsidP="00365829">
            <w:pPr>
              <w:jc w:val="center"/>
              <w:rPr>
                <w:sz w:val="20"/>
              </w:rPr>
            </w:pPr>
            <w:r w:rsidRPr="00FB4146">
              <w:rPr>
                <w:sz w:val="20"/>
              </w:rPr>
              <w:t>Landowner Name</w:t>
            </w:r>
          </w:p>
        </w:tc>
        <w:tc>
          <w:tcPr>
            <w:tcW w:w="1350" w:type="dxa"/>
            <w:shd w:val="clear" w:color="auto" w:fill="D9D9D9" w:themeFill="background1" w:themeFillShade="D9"/>
            <w:vAlign w:val="center"/>
          </w:tcPr>
          <w:p w14:paraId="7A9BFB4C" w14:textId="77777777" w:rsidR="0048603C" w:rsidRPr="00FB4146" w:rsidRDefault="0048603C" w:rsidP="00365829">
            <w:pPr>
              <w:jc w:val="center"/>
              <w:rPr>
                <w:sz w:val="20"/>
              </w:rPr>
            </w:pPr>
            <w:r w:rsidRPr="00FB4146">
              <w:rPr>
                <w:sz w:val="20"/>
              </w:rPr>
              <w:t>Opt-Out Request Acreage</w:t>
            </w:r>
          </w:p>
        </w:tc>
        <w:tc>
          <w:tcPr>
            <w:tcW w:w="1350" w:type="dxa"/>
            <w:shd w:val="clear" w:color="auto" w:fill="D9D9D9" w:themeFill="background1" w:themeFillShade="D9"/>
          </w:tcPr>
          <w:p w14:paraId="4D0483AD" w14:textId="2B31319C" w:rsidR="0048603C" w:rsidRPr="00FB4146" w:rsidRDefault="0048603C" w:rsidP="00365829">
            <w:pPr>
              <w:jc w:val="center"/>
              <w:rPr>
                <w:sz w:val="20"/>
              </w:rPr>
            </w:pPr>
            <w:r w:rsidRPr="00FB4146">
              <w:rPr>
                <w:sz w:val="20"/>
              </w:rPr>
              <w:t>Calculated CAD Acreage (in GIS)</w:t>
            </w:r>
          </w:p>
        </w:tc>
        <w:tc>
          <w:tcPr>
            <w:tcW w:w="1800" w:type="dxa"/>
            <w:shd w:val="clear" w:color="auto" w:fill="D9D9D9" w:themeFill="background1" w:themeFillShade="D9"/>
            <w:vAlign w:val="center"/>
          </w:tcPr>
          <w:p w14:paraId="413C616F" w14:textId="786C33DB" w:rsidR="0048603C" w:rsidRPr="00FB4146" w:rsidRDefault="0048603C" w:rsidP="00365829">
            <w:pPr>
              <w:jc w:val="center"/>
              <w:rPr>
                <w:sz w:val="20"/>
              </w:rPr>
            </w:pPr>
            <w:r w:rsidRPr="00FB4146">
              <w:rPr>
                <w:sz w:val="20"/>
              </w:rPr>
              <w:t>Acreage Difference with OPT</w:t>
            </w:r>
            <w:r w:rsidR="007503EA">
              <w:rPr>
                <w:sz w:val="20"/>
              </w:rPr>
              <w:t>-</w:t>
            </w:r>
            <w:r w:rsidRPr="00FB4146">
              <w:rPr>
                <w:sz w:val="20"/>
              </w:rPr>
              <w:t>OUT vs. CAD</w:t>
            </w:r>
            <w:r w:rsidR="003109C6" w:rsidRPr="00FB4146">
              <w:rPr>
                <w:sz w:val="20"/>
              </w:rPr>
              <w:t xml:space="preserve"> GIS</w:t>
            </w:r>
            <w:r w:rsidRPr="00FB4146">
              <w:rPr>
                <w:sz w:val="20"/>
              </w:rPr>
              <w:t xml:space="preserve"> (Approx.)</w:t>
            </w:r>
          </w:p>
        </w:tc>
        <w:tc>
          <w:tcPr>
            <w:tcW w:w="1710" w:type="dxa"/>
            <w:shd w:val="clear" w:color="auto" w:fill="D9D9D9" w:themeFill="background1" w:themeFillShade="D9"/>
            <w:vAlign w:val="center"/>
          </w:tcPr>
          <w:p w14:paraId="4472B425" w14:textId="03F3A9C6" w:rsidR="0048603C" w:rsidRPr="00FB4146" w:rsidRDefault="0048603C" w:rsidP="00365829">
            <w:pPr>
              <w:jc w:val="center"/>
              <w:rPr>
                <w:sz w:val="20"/>
              </w:rPr>
            </w:pPr>
            <w:r w:rsidRPr="00FB4146">
              <w:rPr>
                <w:sz w:val="20"/>
              </w:rPr>
              <w:t>NCOR Letter sent to Landowner (Y/N) [see items 120, 148, 15</w:t>
            </w:r>
            <w:r w:rsidR="00ED4842" w:rsidRPr="00FB4146">
              <w:rPr>
                <w:sz w:val="20"/>
              </w:rPr>
              <w:t>1</w:t>
            </w:r>
            <w:r w:rsidRPr="00FB4146">
              <w:rPr>
                <w:sz w:val="20"/>
              </w:rPr>
              <w:t>]</w:t>
            </w:r>
          </w:p>
        </w:tc>
      </w:tr>
      <w:tr w:rsidR="00365480" w:rsidRPr="00FB4146" w14:paraId="20132993" w14:textId="77777777" w:rsidTr="007503EA">
        <w:trPr>
          <w:trHeight w:val="459"/>
          <w:jc w:val="center"/>
        </w:trPr>
        <w:tc>
          <w:tcPr>
            <w:tcW w:w="805" w:type="dxa"/>
            <w:vAlign w:val="center"/>
          </w:tcPr>
          <w:p w14:paraId="62843A2D" w14:textId="77777777" w:rsidR="0048603C" w:rsidRPr="00FB4146" w:rsidRDefault="0048603C" w:rsidP="00365829">
            <w:pPr>
              <w:jc w:val="center"/>
              <w:rPr>
                <w:sz w:val="20"/>
              </w:rPr>
            </w:pPr>
            <w:r w:rsidRPr="00FB4146">
              <w:rPr>
                <w:sz w:val="20"/>
              </w:rPr>
              <w:t>1</w:t>
            </w:r>
          </w:p>
        </w:tc>
        <w:tc>
          <w:tcPr>
            <w:tcW w:w="630" w:type="dxa"/>
            <w:vAlign w:val="center"/>
          </w:tcPr>
          <w:p w14:paraId="05B8ABFD" w14:textId="77777777" w:rsidR="0048603C" w:rsidRPr="00FB4146" w:rsidRDefault="0048603C" w:rsidP="00365829">
            <w:pPr>
              <w:jc w:val="center"/>
              <w:rPr>
                <w:sz w:val="20"/>
              </w:rPr>
            </w:pPr>
            <w:r w:rsidRPr="00FB4146">
              <w:rPr>
                <w:sz w:val="20"/>
              </w:rPr>
              <w:t>10</w:t>
            </w:r>
          </w:p>
        </w:tc>
        <w:tc>
          <w:tcPr>
            <w:tcW w:w="1080" w:type="dxa"/>
            <w:vAlign w:val="center"/>
          </w:tcPr>
          <w:p w14:paraId="18AAC202" w14:textId="77777777" w:rsidR="0048603C" w:rsidRPr="00FB4146" w:rsidRDefault="0048603C" w:rsidP="00365829">
            <w:pPr>
              <w:jc w:val="center"/>
              <w:rPr>
                <w:sz w:val="20"/>
              </w:rPr>
            </w:pPr>
          </w:p>
        </w:tc>
        <w:tc>
          <w:tcPr>
            <w:tcW w:w="2160" w:type="dxa"/>
            <w:vAlign w:val="center"/>
          </w:tcPr>
          <w:p w14:paraId="69E189EF" w14:textId="77777777" w:rsidR="0048603C" w:rsidRPr="00FB4146" w:rsidRDefault="0048603C" w:rsidP="00365829">
            <w:pPr>
              <w:jc w:val="center"/>
              <w:rPr>
                <w:sz w:val="20"/>
              </w:rPr>
            </w:pPr>
            <w:r w:rsidRPr="00FB4146">
              <w:rPr>
                <w:sz w:val="20"/>
              </w:rPr>
              <w:t>Gerald Dufrene</w:t>
            </w:r>
          </w:p>
        </w:tc>
        <w:tc>
          <w:tcPr>
            <w:tcW w:w="1350" w:type="dxa"/>
            <w:vAlign w:val="center"/>
          </w:tcPr>
          <w:p w14:paraId="0C759368" w14:textId="77777777" w:rsidR="0048603C" w:rsidRPr="00FB4146" w:rsidRDefault="0048603C" w:rsidP="00365829">
            <w:pPr>
              <w:jc w:val="center"/>
              <w:rPr>
                <w:sz w:val="20"/>
              </w:rPr>
            </w:pPr>
            <w:r w:rsidRPr="00FB4146">
              <w:rPr>
                <w:sz w:val="20"/>
              </w:rPr>
              <w:t>42.0</w:t>
            </w:r>
          </w:p>
        </w:tc>
        <w:tc>
          <w:tcPr>
            <w:tcW w:w="1350" w:type="dxa"/>
            <w:vAlign w:val="center"/>
          </w:tcPr>
          <w:p w14:paraId="15A4C0BE" w14:textId="77777777" w:rsidR="0048603C" w:rsidRPr="00FB4146" w:rsidRDefault="0048603C" w:rsidP="00365829">
            <w:pPr>
              <w:jc w:val="center"/>
              <w:rPr>
                <w:sz w:val="20"/>
              </w:rPr>
            </w:pPr>
            <w:r w:rsidRPr="00FB4146">
              <w:rPr>
                <w:sz w:val="20"/>
              </w:rPr>
              <w:t>41.95</w:t>
            </w:r>
          </w:p>
        </w:tc>
        <w:tc>
          <w:tcPr>
            <w:tcW w:w="1800" w:type="dxa"/>
            <w:vAlign w:val="center"/>
          </w:tcPr>
          <w:p w14:paraId="6C830932" w14:textId="77777777" w:rsidR="0048603C" w:rsidRPr="00FB4146" w:rsidRDefault="0048603C" w:rsidP="00365829">
            <w:pPr>
              <w:jc w:val="center"/>
              <w:rPr>
                <w:sz w:val="20"/>
              </w:rPr>
            </w:pPr>
            <w:r w:rsidRPr="00FB4146">
              <w:rPr>
                <w:sz w:val="20"/>
              </w:rPr>
              <w:t>.05</w:t>
            </w:r>
          </w:p>
        </w:tc>
        <w:tc>
          <w:tcPr>
            <w:tcW w:w="1710" w:type="dxa"/>
            <w:vAlign w:val="center"/>
          </w:tcPr>
          <w:p w14:paraId="7A04AAA3" w14:textId="77777777" w:rsidR="0048603C" w:rsidRPr="00FB4146" w:rsidRDefault="0048603C" w:rsidP="00A01668">
            <w:pPr>
              <w:jc w:val="center"/>
              <w:rPr>
                <w:sz w:val="20"/>
              </w:rPr>
            </w:pPr>
            <w:r w:rsidRPr="00FB4146">
              <w:rPr>
                <w:sz w:val="20"/>
              </w:rPr>
              <w:t>N</w:t>
            </w:r>
          </w:p>
        </w:tc>
      </w:tr>
      <w:tr w:rsidR="00365480" w:rsidRPr="00FB4146" w14:paraId="6495C3AC" w14:textId="77777777" w:rsidTr="007503EA">
        <w:trPr>
          <w:trHeight w:val="476"/>
          <w:jc w:val="center"/>
        </w:trPr>
        <w:tc>
          <w:tcPr>
            <w:tcW w:w="805" w:type="dxa"/>
            <w:shd w:val="clear" w:color="auto" w:fill="auto"/>
            <w:vAlign w:val="center"/>
          </w:tcPr>
          <w:p w14:paraId="1A2EB7B5" w14:textId="77777777" w:rsidR="0048603C" w:rsidRPr="00FB4146" w:rsidRDefault="0048603C" w:rsidP="00365829">
            <w:pPr>
              <w:jc w:val="center"/>
              <w:rPr>
                <w:sz w:val="20"/>
              </w:rPr>
            </w:pPr>
            <w:r w:rsidRPr="00FB4146">
              <w:rPr>
                <w:sz w:val="20"/>
              </w:rPr>
              <w:t>2</w:t>
            </w:r>
          </w:p>
        </w:tc>
        <w:tc>
          <w:tcPr>
            <w:tcW w:w="630" w:type="dxa"/>
            <w:shd w:val="clear" w:color="auto" w:fill="auto"/>
            <w:vAlign w:val="center"/>
          </w:tcPr>
          <w:p w14:paraId="0D4A634A" w14:textId="77777777" w:rsidR="0048603C" w:rsidRPr="00FB4146" w:rsidRDefault="0048603C" w:rsidP="00365829">
            <w:pPr>
              <w:jc w:val="center"/>
              <w:rPr>
                <w:sz w:val="20"/>
              </w:rPr>
            </w:pPr>
            <w:r w:rsidRPr="00FB4146">
              <w:rPr>
                <w:sz w:val="20"/>
              </w:rPr>
              <w:t>11</w:t>
            </w:r>
          </w:p>
        </w:tc>
        <w:tc>
          <w:tcPr>
            <w:tcW w:w="1080" w:type="dxa"/>
            <w:shd w:val="clear" w:color="auto" w:fill="auto"/>
            <w:vAlign w:val="center"/>
          </w:tcPr>
          <w:p w14:paraId="79CFBAC3" w14:textId="77777777" w:rsidR="0048603C" w:rsidRPr="00FB4146" w:rsidRDefault="0048603C" w:rsidP="00365829">
            <w:pPr>
              <w:jc w:val="center"/>
              <w:rPr>
                <w:sz w:val="20"/>
              </w:rPr>
            </w:pPr>
            <w:r w:rsidRPr="00FB4146">
              <w:rPr>
                <w:sz w:val="20"/>
              </w:rPr>
              <w:t>122</w:t>
            </w:r>
          </w:p>
        </w:tc>
        <w:tc>
          <w:tcPr>
            <w:tcW w:w="2160" w:type="dxa"/>
            <w:shd w:val="clear" w:color="auto" w:fill="auto"/>
            <w:vAlign w:val="center"/>
          </w:tcPr>
          <w:p w14:paraId="313CC37A" w14:textId="77777777" w:rsidR="0048603C" w:rsidRPr="00FB4146" w:rsidRDefault="0048603C" w:rsidP="00365829">
            <w:pPr>
              <w:jc w:val="center"/>
              <w:rPr>
                <w:sz w:val="20"/>
              </w:rPr>
            </w:pPr>
            <w:r w:rsidRPr="00FB4146">
              <w:rPr>
                <w:sz w:val="20"/>
              </w:rPr>
              <w:t>Stoesser Farms</w:t>
            </w:r>
          </w:p>
        </w:tc>
        <w:tc>
          <w:tcPr>
            <w:tcW w:w="1350" w:type="dxa"/>
            <w:shd w:val="clear" w:color="auto" w:fill="auto"/>
            <w:vAlign w:val="center"/>
          </w:tcPr>
          <w:p w14:paraId="0323E3E2" w14:textId="77777777" w:rsidR="0048603C" w:rsidRPr="00FB4146" w:rsidRDefault="0048603C" w:rsidP="00365829">
            <w:pPr>
              <w:jc w:val="center"/>
              <w:rPr>
                <w:sz w:val="20"/>
              </w:rPr>
            </w:pPr>
            <w:r w:rsidRPr="00FB4146">
              <w:rPr>
                <w:sz w:val="20"/>
              </w:rPr>
              <w:t>2,627.7</w:t>
            </w:r>
          </w:p>
        </w:tc>
        <w:tc>
          <w:tcPr>
            <w:tcW w:w="1350" w:type="dxa"/>
            <w:shd w:val="clear" w:color="auto" w:fill="auto"/>
            <w:vAlign w:val="center"/>
          </w:tcPr>
          <w:p w14:paraId="12EA104C" w14:textId="77777777" w:rsidR="0048603C" w:rsidRPr="00FB4146" w:rsidRDefault="0048603C" w:rsidP="00365829">
            <w:pPr>
              <w:jc w:val="center"/>
              <w:rPr>
                <w:sz w:val="20"/>
              </w:rPr>
            </w:pPr>
            <w:r w:rsidRPr="00FB4146">
              <w:rPr>
                <w:sz w:val="20"/>
              </w:rPr>
              <w:t>2488.97</w:t>
            </w:r>
          </w:p>
        </w:tc>
        <w:tc>
          <w:tcPr>
            <w:tcW w:w="1800" w:type="dxa"/>
            <w:vAlign w:val="center"/>
          </w:tcPr>
          <w:p w14:paraId="387FFA1F" w14:textId="77777777" w:rsidR="0048603C" w:rsidRPr="00FB4146" w:rsidRDefault="0048603C" w:rsidP="00365829">
            <w:pPr>
              <w:jc w:val="center"/>
              <w:rPr>
                <w:sz w:val="20"/>
              </w:rPr>
            </w:pPr>
            <w:r w:rsidRPr="00FB4146">
              <w:rPr>
                <w:sz w:val="20"/>
              </w:rPr>
              <w:t>138.73</w:t>
            </w:r>
          </w:p>
        </w:tc>
        <w:tc>
          <w:tcPr>
            <w:tcW w:w="1710" w:type="dxa"/>
            <w:vAlign w:val="center"/>
          </w:tcPr>
          <w:p w14:paraId="20AB3ED2" w14:textId="77777777" w:rsidR="0048603C" w:rsidRPr="00FB4146" w:rsidRDefault="0048603C" w:rsidP="00365829">
            <w:pPr>
              <w:jc w:val="center"/>
              <w:rPr>
                <w:sz w:val="20"/>
              </w:rPr>
            </w:pPr>
            <w:r w:rsidRPr="00FB4146">
              <w:rPr>
                <w:sz w:val="20"/>
              </w:rPr>
              <w:t>Y</w:t>
            </w:r>
          </w:p>
        </w:tc>
      </w:tr>
      <w:tr w:rsidR="00365480" w:rsidRPr="00FB4146" w14:paraId="41626701" w14:textId="77777777" w:rsidTr="007503EA">
        <w:trPr>
          <w:trHeight w:val="493"/>
          <w:jc w:val="center"/>
        </w:trPr>
        <w:tc>
          <w:tcPr>
            <w:tcW w:w="805" w:type="dxa"/>
            <w:shd w:val="clear" w:color="auto" w:fill="auto"/>
            <w:vAlign w:val="center"/>
          </w:tcPr>
          <w:p w14:paraId="60807EF7" w14:textId="77777777" w:rsidR="0048603C" w:rsidRPr="00FB4146" w:rsidRDefault="0048603C" w:rsidP="00365829">
            <w:pPr>
              <w:jc w:val="center"/>
              <w:rPr>
                <w:sz w:val="20"/>
              </w:rPr>
            </w:pPr>
            <w:r w:rsidRPr="00FB4146">
              <w:rPr>
                <w:sz w:val="20"/>
              </w:rPr>
              <w:t>*3</w:t>
            </w:r>
          </w:p>
        </w:tc>
        <w:tc>
          <w:tcPr>
            <w:tcW w:w="630" w:type="dxa"/>
            <w:shd w:val="clear" w:color="auto" w:fill="auto"/>
            <w:vAlign w:val="center"/>
          </w:tcPr>
          <w:p w14:paraId="3C93AFA2" w14:textId="77777777" w:rsidR="0048603C" w:rsidRPr="00FB4146" w:rsidRDefault="0048603C" w:rsidP="00365829">
            <w:pPr>
              <w:jc w:val="center"/>
              <w:rPr>
                <w:sz w:val="20"/>
              </w:rPr>
            </w:pPr>
            <w:r w:rsidRPr="00FB4146">
              <w:rPr>
                <w:sz w:val="20"/>
              </w:rPr>
              <w:t>12</w:t>
            </w:r>
          </w:p>
        </w:tc>
        <w:tc>
          <w:tcPr>
            <w:tcW w:w="1080" w:type="dxa"/>
            <w:shd w:val="clear" w:color="auto" w:fill="auto"/>
            <w:vAlign w:val="center"/>
          </w:tcPr>
          <w:p w14:paraId="08C5B4E5" w14:textId="77777777" w:rsidR="0048603C" w:rsidRPr="00FB4146" w:rsidRDefault="0048603C" w:rsidP="00365829">
            <w:pPr>
              <w:jc w:val="center"/>
              <w:rPr>
                <w:sz w:val="20"/>
              </w:rPr>
            </w:pPr>
          </w:p>
        </w:tc>
        <w:tc>
          <w:tcPr>
            <w:tcW w:w="2160" w:type="dxa"/>
            <w:shd w:val="clear" w:color="auto" w:fill="auto"/>
            <w:vAlign w:val="center"/>
          </w:tcPr>
          <w:p w14:paraId="23B95CE8" w14:textId="77777777" w:rsidR="0048603C" w:rsidRPr="00FB4146" w:rsidRDefault="0048603C" w:rsidP="00365829">
            <w:pPr>
              <w:jc w:val="center"/>
              <w:rPr>
                <w:sz w:val="20"/>
              </w:rPr>
            </w:pPr>
            <w:r w:rsidRPr="00FB4146">
              <w:rPr>
                <w:sz w:val="20"/>
              </w:rPr>
              <w:t>*Joe Smesny</w:t>
            </w:r>
          </w:p>
        </w:tc>
        <w:tc>
          <w:tcPr>
            <w:tcW w:w="1350" w:type="dxa"/>
            <w:shd w:val="clear" w:color="auto" w:fill="auto"/>
            <w:vAlign w:val="center"/>
          </w:tcPr>
          <w:p w14:paraId="192DEE1A" w14:textId="77777777" w:rsidR="0048603C" w:rsidRPr="00FB4146" w:rsidRDefault="0048603C" w:rsidP="00365829">
            <w:pPr>
              <w:jc w:val="center"/>
              <w:rPr>
                <w:sz w:val="20"/>
              </w:rPr>
            </w:pPr>
            <w:r w:rsidRPr="00FB4146">
              <w:rPr>
                <w:sz w:val="20"/>
              </w:rPr>
              <w:t>1,873.144</w:t>
            </w:r>
          </w:p>
        </w:tc>
        <w:tc>
          <w:tcPr>
            <w:tcW w:w="1350" w:type="dxa"/>
            <w:vAlign w:val="center"/>
          </w:tcPr>
          <w:p w14:paraId="1214094E" w14:textId="77777777" w:rsidR="0048603C" w:rsidRPr="00FB4146" w:rsidRDefault="0048603C" w:rsidP="00365829">
            <w:pPr>
              <w:jc w:val="center"/>
              <w:rPr>
                <w:sz w:val="20"/>
              </w:rPr>
            </w:pPr>
            <w:r w:rsidRPr="00FB4146">
              <w:rPr>
                <w:sz w:val="20"/>
              </w:rPr>
              <w:t>1872.39</w:t>
            </w:r>
          </w:p>
        </w:tc>
        <w:tc>
          <w:tcPr>
            <w:tcW w:w="1800" w:type="dxa"/>
            <w:vAlign w:val="center"/>
          </w:tcPr>
          <w:p w14:paraId="25B5AF1C" w14:textId="77777777" w:rsidR="0048603C" w:rsidRPr="00FB4146" w:rsidRDefault="0048603C" w:rsidP="00365829">
            <w:pPr>
              <w:jc w:val="center"/>
              <w:rPr>
                <w:sz w:val="20"/>
              </w:rPr>
            </w:pPr>
            <w:r w:rsidRPr="00FB4146">
              <w:rPr>
                <w:sz w:val="20"/>
              </w:rPr>
              <w:t>.75</w:t>
            </w:r>
          </w:p>
        </w:tc>
        <w:tc>
          <w:tcPr>
            <w:tcW w:w="1710" w:type="dxa"/>
            <w:vAlign w:val="center"/>
          </w:tcPr>
          <w:p w14:paraId="460B7A5F" w14:textId="77777777" w:rsidR="0048603C" w:rsidRPr="00FB4146" w:rsidRDefault="0048603C" w:rsidP="00365829">
            <w:pPr>
              <w:jc w:val="center"/>
              <w:rPr>
                <w:sz w:val="20"/>
              </w:rPr>
            </w:pPr>
            <w:r w:rsidRPr="00FB4146">
              <w:rPr>
                <w:sz w:val="20"/>
              </w:rPr>
              <w:t>N</w:t>
            </w:r>
          </w:p>
        </w:tc>
      </w:tr>
      <w:tr w:rsidR="00365480" w:rsidRPr="00FB4146" w14:paraId="5560C6F5" w14:textId="77777777" w:rsidTr="007503EA">
        <w:trPr>
          <w:trHeight w:val="493"/>
          <w:jc w:val="center"/>
        </w:trPr>
        <w:tc>
          <w:tcPr>
            <w:tcW w:w="805" w:type="dxa"/>
            <w:shd w:val="clear" w:color="auto" w:fill="auto"/>
            <w:vAlign w:val="center"/>
          </w:tcPr>
          <w:p w14:paraId="771658B1" w14:textId="77777777" w:rsidR="0048603C" w:rsidRPr="00FB4146" w:rsidRDefault="0048603C" w:rsidP="00365829">
            <w:pPr>
              <w:jc w:val="center"/>
              <w:rPr>
                <w:sz w:val="20"/>
              </w:rPr>
            </w:pPr>
            <w:r w:rsidRPr="00FB4146">
              <w:rPr>
                <w:sz w:val="20"/>
              </w:rPr>
              <w:t>*4</w:t>
            </w:r>
          </w:p>
        </w:tc>
        <w:tc>
          <w:tcPr>
            <w:tcW w:w="630" w:type="dxa"/>
            <w:shd w:val="clear" w:color="auto" w:fill="auto"/>
            <w:vAlign w:val="center"/>
          </w:tcPr>
          <w:p w14:paraId="2F557B82" w14:textId="77777777" w:rsidR="0048603C" w:rsidRPr="00FB4146" w:rsidRDefault="0048603C" w:rsidP="00365829">
            <w:pPr>
              <w:jc w:val="center"/>
              <w:rPr>
                <w:sz w:val="20"/>
              </w:rPr>
            </w:pPr>
            <w:r w:rsidRPr="00FB4146">
              <w:rPr>
                <w:sz w:val="20"/>
              </w:rPr>
              <w:t>13</w:t>
            </w:r>
          </w:p>
        </w:tc>
        <w:tc>
          <w:tcPr>
            <w:tcW w:w="1080" w:type="dxa"/>
            <w:shd w:val="clear" w:color="auto" w:fill="auto"/>
            <w:vAlign w:val="center"/>
          </w:tcPr>
          <w:p w14:paraId="7D6FF1C8" w14:textId="77777777" w:rsidR="0048603C" w:rsidRPr="00FB4146" w:rsidRDefault="0048603C" w:rsidP="00365829">
            <w:pPr>
              <w:jc w:val="center"/>
              <w:rPr>
                <w:sz w:val="20"/>
              </w:rPr>
            </w:pPr>
            <w:r w:rsidRPr="00FB4146">
              <w:rPr>
                <w:sz w:val="20"/>
              </w:rPr>
              <w:t>22, 24</w:t>
            </w:r>
          </w:p>
        </w:tc>
        <w:tc>
          <w:tcPr>
            <w:tcW w:w="2160" w:type="dxa"/>
            <w:shd w:val="clear" w:color="auto" w:fill="auto"/>
            <w:vAlign w:val="center"/>
          </w:tcPr>
          <w:p w14:paraId="4A9B7167" w14:textId="77777777" w:rsidR="0048603C" w:rsidRPr="00FB4146" w:rsidRDefault="0048603C" w:rsidP="00365829">
            <w:pPr>
              <w:jc w:val="center"/>
              <w:rPr>
                <w:sz w:val="20"/>
              </w:rPr>
            </w:pPr>
            <w:r w:rsidRPr="00FB4146">
              <w:rPr>
                <w:sz w:val="20"/>
              </w:rPr>
              <w:t>*River Ranch Holdings, LLC</w:t>
            </w:r>
          </w:p>
        </w:tc>
        <w:tc>
          <w:tcPr>
            <w:tcW w:w="1350" w:type="dxa"/>
            <w:shd w:val="clear" w:color="auto" w:fill="auto"/>
            <w:vAlign w:val="center"/>
          </w:tcPr>
          <w:p w14:paraId="485A5E0D" w14:textId="77777777" w:rsidR="0048603C" w:rsidRPr="00FB4146" w:rsidRDefault="0048603C" w:rsidP="00365829">
            <w:pPr>
              <w:jc w:val="center"/>
              <w:rPr>
                <w:sz w:val="20"/>
                <w:highlight w:val="yellow"/>
              </w:rPr>
            </w:pPr>
            <w:r w:rsidRPr="00FB4146">
              <w:rPr>
                <w:sz w:val="20"/>
              </w:rPr>
              <w:t>6,957.09</w:t>
            </w:r>
          </w:p>
        </w:tc>
        <w:tc>
          <w:tcPr>
            <w:tcW w:w="1350" w:type="dxa"/>
            <w:shd w:val="clear" w:color="auto" w:fill="auto"/>
            <w:vAlign w:val="center"/>
          </w:tcPr>
          <w:p w14:paraId="4DD6E633" w14:textId="77777777" w:rsidR="0048603C" w:rsidRPr="00FB4146" w:rsidRDefault="0048603C" w:rsidP="00365829">
            <w:pPr>
              <w:jc w:val="center"/>
              <w:rPr>
                <w:sz w:val="20"/>
              </w:rPr>
            </w:pPr>
            <w:r w:rsidRPr="00FB4146">
              <w:rPr>
                <w:sz w:val="20"/>
              </w:rPr>
              <w:t>6900.4</w:t>
            </w:r>
          </w:p>
        </w:tc>
        <w:tc>
          <w:tcPr>
            <w:tcW w:w="1800" w:type="dxa"/>
            <w:vAlign w:val="center"/>
          </w:tcPr>
          <w:p w14:paraId="484A0553" w14:textId="77777777" w:rsidR="0048603C" w:rsidRPr="00FB4146" w:rsidRDefault="0048603C" w:rsidP="00365829">
            <w:pPr>
              <w:jc w:val="center"/>
              <w:rPr>
                <w:sz w:val="20"/>
              </w:rPr>
            </w:pPr>
            <w:r w:rsidRPr="00FB4146">
              <w:rPr>
                <w:sz w:val="20"/>
              </w:rPr>
              <w:t>56.7</w:t>
            </w:r>
          </w:p>
        </w:tc>
        <w:tc>
          <w:tcPr>
            <w:tcW w:w="1710" w:type="dxa"/>
            <w:vAlign w:val="center"/>
          </w:tcPr>
          <w:p w14:paraId="5ABB0FFA" w14:textId="19D1D476" w:rsidR="0048603C" w:rsidRPr="00FB4146" w:rsidRDefault="0048603C" w:rsidP="00365829">
            <w:pPr>
              <w:jc w:val="center"/>
              <w:rPr>
                <w:sz w:val="20"/>
              </w:rPr>
            </w:pPr>
            <w:r w:rsidRPr="00FB4146">
              <w:rPr>
                <w:sz w:val="20"/>
              </w:rPr>
              <w:t>Y; Email</w:t>
            </w:r>
          </w:p>
        </w:tc>
      </w:tr>
      <w:tr w:rsidR="00365480" w:rsidRPr="00FB4146" w14:paraId="3F691B45" w14:textId="77777777" w:rsidTr="007503EA">
        <w:trPr>
          <w:trHeight w:val="374"/>
          <w:jc w:val="center"/>
        </w:trPr>
        <w:tc>
          <w:tcPr>
            <w:tcW w:w="805" w:type="dxa"/>
            <w:shd w:val="clear" w:color="auto" w:fill="auto"/>
            <w:vAlign w:val="center"/>
          </w:tcPr>
          <w:p w14:paraId="7CBD765F" w14:textId="77777777" w:rsidR="0048603C" w:rsidRPr="00FB4146" w:rsidRDefault="0048603C" w:rsidP="00365829">
            <w:pPr>
              <w:jc w:val="center"/>
              <w:rPr>
                <w:sz w:val="20"/>
              </w:rPr>
            </w:pPr>
            <w:r w:rsidRPr="00FB4146">
              <w:rPr>
                <w:sz w:val="20"/>
              </w:rPr>
              <w:t>5</w:t>
            </w:r>
          </w:p>
        </w:tc>
        <w:tc>
          <w:tcPr>
            <w:tcW w:w="630" w:type="dxa"/>
            <w:shd w:val="clear" w:color="auto" w:fill="auto"/>
            <w:vAlign w:val="center"/>
          </w:tcPr>
          <w:p w14:paraId="0B7324C2" w14:textId="77777777" w:rsidR="0048603C" w:rsidRPr="00FB4146" w:rsidRDefault="0048603C" w:rsidP="00365829">
            <w:pPr>
              <w:jc w:val="center"/>
              <w:rPr>
                <w:sz w:val="20"/>
              </w:rPr>
            </w:pPr>
            <w:r w:rsidRPr="00FB4146">
              <w:rPr>
                <w:sz w:val="20"/>
              </w:rPr>
              <w:t>14</w:t>
            </w:r>
          </w:p>
        </w:tc>
        <w:tc>
          <w:tcPr>
            <w:tcW w:w="1080" w:type="dxa"/>
            <w:shd w:val="clear" w:color="auto" w:fill="auto"/>
            <w:vAlign w:val="center"/>
          </w:tcPr>
          <w:p w14:paraId="5B55DEE5" w14:textId="77777777" w:rsidR="0048603C" w:rsidRPr="00FB4146" w:rsidRDefault="0048603C" w:rsidP="00365829">
            <w:pPr>
              <w:jc w:val="center"/>
              <w:rPr>
                <w:sz w:val="20"/>
              </w:rPr>
            </w:pPr>
          </w:p>
        </w:tc>
        <w:tc>
          <w:tcPr>
            <w:tcW w:w="2160" w:type="dxa"/>
            <w:shd w:val="clear" w:color="auto" w:fill="auto"/>
            <w:vAlign w:val="center"/>
          </w:tcPr>
          <w:p w14:paraId="0854EEC8" w14:textId="77777777" w:rsidR="0048603C" w:rsidRPr="00FB4146" w:rsidRDefault="0048603C" w:rsidP="00365829">
            <w:pPr>
              <w:jc w:val="center"/>
              <w:rPr>
                <w:sz w:val="20"/>
              </w:rPr>
            </w:pPr>
            <w:r w:rsidRPr="00FB4146">
              <w:rPr>
                <w:sz w:val="20"/>
              </w:rPr>
              <w:t>Cedar Bayou Farms, Ltd.</w:t>
            </w:r>
          </w:p>
        </w:tc>
        <w:tc>
          <w:tcPr>
            <w:tcW w:w="1350" w:type="dxa"/>
            <w:shd w:val="clear" w:color="auto" w:fill="auto"/>
            <w:vAlign w:val="center"/>
          </w:tcPr>
          <w:p w14:paraId="3D591E3C" w14:textId="77777777" w:rsidR="0048603C" w:rsidRPr="00FB4146" w:rsidRDefault="0048603C" w:rsidP="00365829">
            <w:pPr>
              <w:jc w:val="center"/>
              <w:rPr>
                <w:sz w:val="20"/>
              </w:rPr>
            </w:pPr>
            <w:r w:rsidRPr="00FB4146">
              <w:rPr>
                <w:sz w:val="20"/>
              </w:rPr>
              <w:t>2,699.62</w:t>
            </w:r>
          </w:p>
        </w:tc>
        <w:tc>
          <w:tcPr>
            <w:tcW w:w="1350" w:type="dxa"/>
            <w:shd w:val="clear" w:color="auto" w:fill="auto"/>
            <w:vAlign w:val="center"/>
          </w:tcPr>
          <w:p w14:paraId="1EE9CAC0" w14:textId="77777777" w:rsidR="0048603C" w:rsidRPr="00FB4146" w:rsidRDefault="0048603C" w:rsidP="00365829">
            <w:pPr>
              <w:jc w:val="center"/>
              <w:rPr>
                <w:sz w:val="20"/>
              </w:rPr>
            </w:pPr>
            <w:r w:rsidRPr="00FB4146">
              <w:rPr>
                <w:sz w:val="20"/>
              </w:rPr>
              <w:t>2610.26</w:t>
            </w:r>
          </w:p>
        </w:tc>
        <w:tc>
          <w:tcPr>
            <w:tcW w:w="1800" w:type="dxa"/>
            <w:vAlign w:val="center"/>
          </w:tcPr>
          <w:p w14:paraId="0A13F142" w14:textId="77777777" w:rsidR="0048603C" w:rsidRPr="00FB4146" w:rsidRDefault="0048603C" w:rsidP="00365829">
            <w:pPr>
              <w:jc w:val="center"/>
              <w:rPr>
                <w:sz w:val="20"/>
              </w:rPr>
            </w:pPr>
            <w:r w:rsidRPr="00FB4146">
              <w:rPr>
                <w:sz w:val="20"/>
              </w:rPr>
              <w:t>89.36</w:t>
            </w:r>
          </w:p>
        </w:tc>
        <w:tc>
          <w:tcPr>
            <w:tcW w:w="1710" w:type="dxa"/>
            <w:vAlign w:val="center"/>
          </w:tcPr>
          <w:p w14:paraId="3A1B2BB9" w14:textId="77777777" w:rsidR="0048603C" w:rsidRPr="00FB4146" w:rsidRDefault="0048603C" w:rsidP="00365829">
            <w:pPr>
              <w:jc w:val="center"/>
              <w:rPr>
                <w:sz w:val="20"/>
              </w:rPr>
            </w:pPr>
            <w:r w:rsidRPr="00FB4146">
              <w:rPr>
                <w:sz w:val="20"/>
              </w:rPr>
              <w:t>Y</w:t>
            </w:r>
          </w:p>
        </w:tc>
      </w:tr>
      <w:tr w:rsidR="00365480" w:rsidRPr="00FB4146" w14:paraId="60B41402" w14:textId="77777777" w:rsidTr="007503EA">
        <w:trPr>
          <w:trHeight w:val="848"/>
          <w:jc w:val="center"/>
        </w:trPr>
        <w:tc>
          <w:tcPr>
            <w:tcW w:w="805" w:type="dxa"/>
            <w:shd w:val="clear" w:color="auto" w:fill="auto"/>
            <w:vAlign w:val="center"/>
          </w:tcPr>
          <w:p w14:paraId="3E47EF59" w14:textId="77777777" w:rsidR="0048603C" w:rsidRPr="00FB4146" w:rsidRDefault="0048603C" w:rsidP="00365829">
            <w:pPr>
              <w:jc w:val="center"/>
              <w:rPr>
                <w:sz w:val="20"/>
              </w:rPr>
            </w:pPr>
            <w:r w:rsidRPr="00FB4146">
              <w:rPr>
                <w:sz w:val="20"/>
              </w:rPr>
              <w:t>6</w:t>
            </w:r>
          </w:p>
        </w:tc>
        <w:tc>
          <w:tcPr>
            <w:tcW w:w="630" w:type="dxa"/>
            <w:shd w:val="clear" w:color="auto" w:fill="auto"/>
            <w:vAlign w:val="center"/>
          </w:tcPr>
          <w:p w14:paraId="68B5F588" w14:textId="77777777" w:rsidR="0048603C" w:rsidRPr="00FB4146" w:rsidRDefault="0048603C" w:rsidP="00365829">
            <w:pPr>
              <w:jc w:val="center"/>
              <w:rPr>
                <w:sz w:val="20"/>
              </w:rPr>
            </w:pPr>
            <w:r w:rsidRPr="00FB4146">
              <w:rPr>
                <w:sz w:val="20"/>
              </w:rPr>
              <w:t>15</w:t>
            </w:r>
          </w:p>
        </w:tc>
        <w:tc>
          <w:tcPr>
            <w:tcW w:w="1080" w:type="dxa"/>
            <w:shd w:val="clear" w:color="auto" w:fill="auto"/>
            <w:vAlign w:val="center"/>
          </w:tcPr>
          <w:p w14:paraId="27995832" w14:textId="77777777" w:rsidR="0048603C" w:rsidRPr="00FB4146" w:rsidRDefault="0048603C" w:rsidP="00365829">
            <w:pPr>
              <w:jc w:val="center"/>
              <w:rPr>
                <w:sz w:val="20"/>
              </w:rPr>
            </w:pPr>
          </w:p>
        </w:tc>
        <w:tc>
          <w:tcPr>
            <w:tcW w:w="2160" w:type="dxa"/>
            <w:shd w:val="clear" w:color="auto" w:fill="auto"/>
            <w:vAlign w:val="center"/>
          </w:tcPr>
          <w:p w14:paraId="40D93E52" w14:textId="77777777" w:rsidR="0048603C" w:rsidRPr="00FB4146" w:rsidRDefault="0048603C" w:rsidP="00365829">
            <w:pPr>
              <w:jc w:val="center"/>
              <w:rPr>
                <w:sz w:val="20"/>
              </w:rPr>
            </w:pPr>
            <w:r w:rsidRPr="00FB4146">
              <w:rPr>
                <w:sz w:val="20"/>
              </w:rPr>
              <w:t>Stoesser Investments LLC</w:t>
            </w:r>
          </w:p>
        </w:tc>
        <w:tc>
          <w:tcPr>
            <w:tcW w:w="1350" w:type="dxa"/>
            <w:shd w:val="clear" w:color="auto" w:fill="auto"/>
            <w:vAlign w:val="center"/>
          </w:tcPr>
          <w:p w14:paraId="6938A68E" w14:textId="77777777" w:rsidR="0048603C" w:rsidRPr="00FB4146" w:rsidRDefault="0048603C" w:rsidP="00365829">
            <w:pPr>
              <w:jc w:val="center"/>
              <w:rPr>
                <w:sz w:val="20"/>
              </w:rPr>
            </w:pPr>
            <w:r w:rsidRPr="00FB4146">
              <w:rPr>
                <w:sz w:val="20"/>
              </w:rPr>
              <w:t>497.659</w:t>
            </w:r>
          </w:p>
        </w:tc>
        <w:tc>
          <w:tcPr>
            <w:tcW w:w="1350" w:type="dxa"/>
            <w:shd w:val="clear" w:color="auto" w:fill="auto"/>
            <w:vAlign w:val="center"/>
          </w:tcPr>
          <w:p w14:paraId="3D5A7C77" w14:textId="77777777" w:rsidR="0048603C" w:rsidRPr="00FB4146" w:rsidRDefault="0048603C" w:rsidP="00365829">
            <w:pPr>
              <w:jc w:val="center"/>
              <w:rPr>
                <w:sz w:val="20"/>
              </w:rPr>
            </w:pPr>
            <w:r w:rsidRPr="00FB4146">
              <w:rPr>
                <w:sz w:val="20"/>
              </w:rPr>
              <w:t>484.96</w:t>
            </w:r>
          </w:p>
        </w:tc>
        <w:tc>
          <w:tcPr>
            <w:tcW w:w="1800" w:type="dxa"/>
            <w:vAlign w:val="center"/>
          </w:tcPr>
          <w:p w14:paraId="5365A3C4" w14:textId="77777777" w:rsidR="0048603C" w:rsidRPr="00FB4146" w:rsidRDefault="0048603C" w:rsidP="00365829">
            <w:pPr>
              <w:jc w:val="center"/>
              <w:rPr>
                <w:sz w:val="20"/>
                <w:highlight w:val="green"/>
              </w:rPr>
            </w:pPr>
            <w:r w:rsidRPr="00FB4146">
              <w:rPr>
                <w:sz w:val="20"/>
              </w:rPr>
              <w:t>12.7</w:t>
            </w:r>
          </w:p>
        </w:tc>
        <w:tc>
          <w:tcPr>
            <w:tcW w:w="1710" w:type="dxa"/>
            <w:vAlign w:val="center"/>
          </w:tcPr>
          <w:p w14:paraId="7D487B6E" w14:textId="77777777" w:rsidR="0048603C" w:rsidRPr="00FB4146" w:rsidRDefault="0048603C" w:rsidP="00365829">
            <w:pPr>
              <w:jc w:val="center"/>
              <w:rPr>
                <w:sz w:val="20"/>
              </w:rPr>
            </w:pPr>
            <w:r w:rsidRPr="00FB4146">
              <w:rPr>
                <w:sz w:val="20"/>
              </w:rPr>
              <w:t>Y</w:t>
            </w:r>
          </w:p>
        </w:tc>
      </w:tr>
      <w:tr w:rsidR="00365480" w:rsidRPr="00FB4146" w14:paraId="3AB11E75" w14:textId="77777777" w:rsidTr="007503EA">
        <w:trPr>
          <w:trHeight w:val="391"/>
          <w:jc w:val="center"/>
        </w:trPr>
        <w:tc>
          <w:tcPr>
            <w:tcW w:w="805" w:type="dxa"/>
            <w:shd w:val="clear" w:color="auto" w:fill="auto"/>
            <w:vAlign w:val="center"/>
          </w:tcPr>
          <w:p w14:paraId="7770840A" w14:textId="77777777" w:rsidR="0048603C" w:rsidRPr="00FB4146" w:rsidRDefault="0048603C" w:rsidP="00365829">
            <w:pPr>
              <w:jc w:val="center"/>
              <w:rPr>
                <w:sz w:val="20"/>
              </w:rPr>
            </w:pPr>
            <w:r w:rsidRPr="00FB4146">
              <w:rPr>
                <w:sz w:val="20"/>
              </w:rPr>
              <w:t>7</w:t>
            </w:r>
          </w:p>
        </w:tc>
        <w:tc>
          <w:tcPr>
            <w:tcW w:w="630" w:type="dxa"/>
            <w:shd w:val="clear" w:color="auto" w:fill="auto"/>
            <w:vAlign w:val="center"/>
          </w:tcPr>
          <w:p w14:paraId="32866261" w14:textId="77777777" w:rsidR="0048603C" w:rsidRPr="00FB4146" w:rsidRDefault="0048603C" w:rsidP="00365829">
            <w:pPr>
              <w:jc w:val="center"/>
              <w:rPr>
                <w:sz w:val="20"/>
              </w:rPr>
            </w:pPr>
            <w:r w:rsidRPr="00FB4146">
              <w:rPr>
                <w:sz w:val="20"/>
              </w:rPr>
              <w:t>16</w:t>
            </w:r>
          </w:p>
        </w:tc>
        <w:tc>
          <w:tcPr>
            <w:tcW w:w="1080" w:type="dxa"/>
            <w:shd w:val="clear" w:color="auto" w:fill="auto"/>
            <w:vAlign w:val="center"/>
          </w:tcPr>
          <w:p w14:paraId="6878E8B2" w14:textId="77777777" w:rsidR="0048603C" w:rsidRPr="00FB4146" w:rsidRDefault="0048603C" w:rsidP="00365829">
            <w:pPr>
              <w:jc w:val="center"/>
              <w:rPr>
                <w:sz w:val="20"/>
              </w:rPr>
            </w:pPr>
            <w:r w:rsidRPr="00FB4146">
              <w:rPr>
                <w:sz w:val="20"/>
              </w:rPr>
              <w:t>125</w:t>
            </w:r>
          </w:p>
        </w:tc>
        <w:tc>
          <w:tcPr>
            <w:tcW w:w="2160" w:type="dxa"/>
            <w:shd w:val="clear" w:color="auto" w:fill="auto"/>
            <w:vAlign w:val="center"/>
          </w:tcPr>
          <w:p w14:paraId="0183DD1E" w14:textId="77777777" w:rsidR="0048603C" w:rsidRPr="00FB4146" w:rsidRDefault="0048603C" w:rsidP="00365829">
            <w:pPr>
              <w:jc w:val="center"/>
              <w:rPr>
                <w:sz w:val="20"/>
              </w:rPr>
            </w:pPr>
            <w:r w:rsidRPr="00FB4146">
              <w:rPr>
                <w:sz w:val="20"/>
              </w:rPr>
              <w:t>Mark Stoesser</w:t>
            </w:r>
          </w:p>
        </w:tc>
        <w:tc>
          <w:tcPr>
            <w:tcW w:w="1350" w:type="dxa"/>
            <w:shd w:val="clear" w:color="auto" w:fill="auto"/>
            <w:vAlign w:val="center"/>
          </w:tcPr>
          <w:p w14:paraId="3AC68351" w14:textId="77777777" w:rsidR="0048603C" w:rsidRPr="00FB4146" w:rsidRDefault="0048603C" w:rsidP="00365829">
            <w:pPr>
              <w:jc w:val="center"/>
              <w:rPr>
                <w:sz w:val="20"/>
              </w:rPr>
            </w:pPr>
            <w:r w:rsidRPr="00FB4146">
              <w:rPr>
                <w:sz w:val="20"/>
              </w:rPr>
              <w:t>343.1021</w:t>
            </w:r>
          </w:p>
        </w:tc>
        <w:tc>
          <w:tcPr>
            <w:tcW w:w="1350" w:type="dxa"/>
            <w:shd w:val="clear" w:color="auto" w:fill="auto"/>
            <w:vAlign w:val="center"/>
          </w:tcPr>
          <w:p w14:paraId="6CA895D6" w14:textId="77777777" w:rsidR="0048603C" w:rsidRPr="00FB4146" w:rsidRDefault="0048603C" w:rsidP="00365829">
            <w:pPr>
              <w:jc w:val="center"/>
              <w:rPr>
                <w:sz w:val="20"/>
              </w:rPr>
            </w:pPr>
            <w:r w:rsidRPr="00FB4146">
              <w:rPr>
                <w:sz w:val="20"/>
              </w:rPr>
              <w:t>348.06</w:t>
            </w:r>
          </w:p>
        </w:tc>
        <w:tc>
          <w:tcPr>
            <w:tcW w:w="1800" w:type="dxa"/>
            <w:vAlign w:val="center"/>
          </w:tcPr>
          <w:p w14:paraId="1A892F20" w14:textId="77777777" w:rsidR="0048603C" w:rsidRPr="00FB4146" w:rsidRDefault="0048603C" w:rsidP="00365829">
            <w:pPr>
              <w:jc w:val="center"/>
              <w:rPr>
                <w:sz w:val="20"/>
              </w:rPr>
            </w:pPr>
            <w:r w:rsidRPr="00FB4146">
              <w:rPr>
                <w:sz w:val="20"/>
              </w:rPr>
              <w:t>-4.96</w:t>
            </w:r>
          </w:p>
        </w:tc>
        <w:tc>
          <w:tcPr>
            <w:tcW w:w="1710" w:type="dxa"/>
            <w:vAlign w:val="center"/>
          </w:tcPr>
          <w:p w14:paraId="1BE1A62F" w14:textId="77777777" w:rsidR="0048603C" w:rsidRPr="00FB4146" w:rsidRDefault="0048603C" w:rsidP="00365829">
            <w:pPr>
              <w:jc w:val="center"/>
              <w:rPr>
                <w:sz w:val="20"/>
              </w:rPr>
            </w:pPr>
            <w:r w:rsidRPr="00FB4146">
              <w:rPr>
                <w:sz w:val="20"/>
              </w:rPr>
              <w:t>Y</w:t>
            </w:r>
          </w:p>
        </w:tc>
      </w:tr>
      <w:tr w:rsidR="00365480" w:rsidRPr="00FB4146" w14:paraId="291BF58F" w14:textId="77777777" w:rsidTr="007503EA">
        <w:trPr>
          <w:trHeight w:val="677"/>
          <w:jc w:val="center"/>
        </w:trPr>
        <w:tc>
          <w:tcPr>
            <w:tcW w:w="805" w:type="dxa"/>
            <w:shd w:val="clear" w:color="auto" w:fill="auto"/>
            <w:vAlign w:val="center"/>
          </w:tcPr>
          <w:p w14:paraId="37EA4FFD" w14:textId="77777777" w:rsidR="0048603C" w:rsidRPr="00FB4146" w:rsidRDefault="0048603C" w:rsidP="00365829">
            <w:pPr>
              <w:jc w:val="center"/>
              <w:rPr>
                <w:sz w:val="20"/>
              </w:rPr>
            </w:pPr>
            <w:r w:rsidRPr="00FB4146">
              <w:rPr>
                <w:sz w:val="20"/>
              </w:rPr>
              <w:t>8</w:t>
            </w:r>
          </w:p>
        </w:tc>
        <w:tc>
          <w:tcPr>
            <w:tcW w:w="630" w:type="dxa"/>
            <w:shd w:val="clear" w:color="auto" w:fill="auto"/>
            <w:vAlign w:val="center"/>
          </w:tcPr>
          <w:p w14:paraId="330B5C73" w14:textId="77777777" w:rsidR="0048603C" w:rsidRPr="00FB4146" w:rsidRDefault="0048603C" w:rsidP="00365829">
            <w:pPr>
              <w:jc w:val="center"/>
              <w:rPr>
                <w:sz w:val="20"/>
              </w:rPr>
            </w:pPr>
            <w:r w:rsidRPr="00FB4146">
              <w:rPr>
                <w:sz w:val="20"/>
              </w:rPr>
              <w:t>16</w:t>
            </w:r>
          </w:p>
        </w:tc>
        <w:tc>
          <w:tcPr>
            <w:tcW w:w="1080" w:type="dxa"/>
            <w:shd w:val="clear" w:color="auto" w:fill="auto"/>
            <w:vAlign w:val="center"/>
          </w:tcPr>
          <w:p w14:paraId="55E682D0" w14:textId="77777777" w:rsidR="0048603C" w:rsidRPr="00FB4146" w:rsidRDefault="0048603C" w:rsidP="00365829">
            <w:pPr>
              <w:jc w:val="center"/>
              <w:rPr>
                <w:sz w:val="20"/>
              </w:rPr>
            </w:pPr>
            <w:r w:rsidRPr="00FB4146">
              <w:rPr>
                <w:sz w:val="20"/>
              </w:rPr>
              <w:t>126</w:t>
            </w:r>
          </w:p>
        </w:tc>
        <w:tc>
          <w:tcPr>
            <w:tcW w:w="2160" w:type="dxa"/>
            <w:shd w:val="clear" w:color="auto" w:fill="auto"/>
            <w:vAlign w:val="center"/>
          </w:tcPr>
          <w:p w14:paraId="07355A01" w14:textId="77777777" w:rsidR="0048603C" w:rsidRPr="00FB4146" w:rsidRDefault="0048603C" w:rsidP="00365829">
            <w:pPr>
              <w:jc w:val="center"/>
              <w:rPr>
                <w:sz w:val="20"/>
              </w:rPr>
            </w:pPr>
            <w:r w:rsidRPr="00FB4146">
              <w:rPr>
                <w:sz w:val="20"/>
              </w:rPr>
              <w:t>Jack Stoesser</w:t>
            </w:r>
          </w:p>
        </w:tc>
        <w:tc>
          <w:tcPr>
            <w:tcW w:w="1350" w:type="dxa"/>
            <w:shd w:val="clear" w:color="auto" w:fill="auto"/>
            <w:vAlign w:val="center"/>
          </w:tcPr>
          <w:p w14:paraId="24CA962E" w14:textId="77777777" w:rsidR="0048603C" w:rsidRPr="00FB4146" w:rsidRDefault="0048603C" w:rsidP="00365829">
            <w:pPr>
              <w:jc w:val="center"/>
              <w:rPr>
                <w:sz w:val="20"/>
              </w:rPr>
            </w:pPr>
            <w:r w:rsidRPr="00FB4146">
              <w:rPr>
                <w:sz w:val="20"/>
              </w:rPr>
              <w:t>540.47</w:t>
            </w:r>
          </w:p>
        </w:tc>
        <w:tc>
          <w:tcPr>
            <w:tcW w:w="1350" w:type="dxa"/>
            <w:shd w:val="clear" w:color="auto" w:fill="auto"/>
            <w:vAlign w:val="center"/>
          </w:tcPr>
          <w:p w14:paraId="0AF036EF" w14:textId="77777777" w:rsidR="0048603C" w:rsidRPr="00FB4146" w:rsidRDefault="0048603C" w:rsidP="00365829">
            <w:pPr>
              <w:jc w:val="center"/>
              <w:rPr>
                <w:sz w:val="20"/>
              </w:rPr>
            </w:pPr>
            <w:r w:rsidRPr="00FB4146">
              <w:rPr>
                <w:sz w:val="20"/>
              </w:rPr>
              <w:t>535.9</w:t>
            </w:r>
          </w:p>
        </w:tc>
        <w:tc>
          <w:tcPr>
            <w:tcW w:w="1800" w:type="dxa"/>
            <w:vAlign w:val="center"/>
          </w:tcPr>
          <w:p w14:paraId="3C782898" w14:textId="77777777" w:rsidR="0048603C" w:rsidRPr="00FB4146" w:rsidRDefault="0048603C" w:rsidP="00365829">
            <w:pPr>
              <w:jc w:val="center"/>
              <w:rPr>
                <w:sz w:val="20"/>
              </w:rPr>
            </w:pPr>
          </w:p>
          <w:p w14:paraId="68BA2AC7" w14:textId="77777777" w:rsidR="0048603C" w:rsidRPr="00FB4146" w:rsidRDefault="0048603C" w:rsidP="00365829">
            <w:pPr>
              <w:jc w:val="center"/>
              <w:rPr>
                <w:sz w:val="20"/>
              </w:rPr>
            </w:pPr>
            <w:r w:rsidRPr="00FB4146">
              <w:rPr>
                <w:sz w:val="20"/>
              </w:rPr>
              <w:t>4.57</w:t>
            </w:r>
          </w:p>
          <w:p w14:paraId="49081325" w14:textId="77777777" w:rsidR="0048603C" w:rsidRPr="00FB4146" w:rsidRDefault="0048603C" w:rsidP="00365829">
            <w:pPr>
              <w:jc w:val="center"/>
              <w:rPr>
                <w:sz w:val="20"/>
              </w:rPr>
            </w:pPr>
          </w:p>
        </w:tc>
        <w:tc>
          <w:tcPr>
            <w:tcW w:w="1710" w:type="dxa"/>
            <w:vAlign w:val="center"/>
          </w:tcPr>
          <w:p w14:paraId="55D36023" w14:textId="77777777" w:rsidR="0048603C" w:rsidRPr="00FB4146" w:rsidRDefault="0048603C" w:rsidP="00365829">
            <w:pPr>
              <w:jc w:val="center"/>
              <w:rPr>
                <w:sz w:val="20"/>
              </w:rPr>
            </w:pPr>
            <w:r w:rsidRPr="00FB4146">
              <w:rPr>
                <w:sz w:val="20"/>
              </w:rPr>
              <w:t>Y</w:t>
            </w:r>
          </w:p>
        </w:tc>
      </w:tr>
      <w:tr w:rsidR="00365480" w:rsidRPr="00FB4146" w14:paraId="7F40C63B" w14:textId="77777777" w:rsidTr="007503EA">
        <w:trPr>
          <w:trHeight w:val="391"/>
          <w:jc w:val="center"/>
        </w:trPr>
        <w:tc>
          <w:tcPr>
            <w:tcW w:w="805" w:type="dxa"/>
            <w:shd w:val="clear" w:color="auto" w:fill="auto"/>
            <w:vAlign w:val="center"/>
          </w:tcPr>
          <w:p w14:paraId="30A8366F" w14:textId="77777777" w:rsidR="0048603C" w:rsidRPr="00FB4146" w:rsidRDefault="0048603C" w:rsidP="00365829">
            <w:pPr>
              <w:jc w:val="center"/>
              <w:rPr>
                <w:sz w:val="20"/>
              </w:rPr>
            </w:pPr>
            <w:r w:rsidRPr="00FB4146">
              <w:rPr>
                <w:sz w:val="20"/>
              </w:rPr>
              <w:t>9</w:t>
            </w:r>
          </w:p>
        </w:tc>
        <w:tc>
          <w:tcPr>
            <w:tcW w:w="630" w:type="dxa"/>
            <w:shd w:val="clear" w:color="auto" w:fill="auto"/>
            <w:vAlign w:val="center"/>
          </w:tcPr>
          <w:p w14:paraId="403CFEBD" w14:textId="77777777" w:rsidR="0048603C" w:rsidRPr="00FB4146" w:rsidRDefault="0048603C" w:rsidP="00365829">
            <w:pPr>
              <w:jc w:val="center"/>
              <w:rPr>
                <w:sz w:val="20"/>
              </w:rPr>
            </w:pPr>
            <w:r w:rsidRPr="00FB4146">
              <w:rPr>
                <w:sz w:val="20"/>
              </w:rPr>
              <w:t>16</w:t>
            </w:r>
          </w:p>
        </w:tc>
        <w:tc>
          <w:tcPr>
            <w:tcW w:w="1080" w:type="dxa"/>
            <w:shd w:val="clear" w:color="auto" w:fill="auto"/>
            <w:vAlign w:val="center"/>
          </w:tcPr>
          <w:p w14:paraId="7F057E42" w14:textId="77777777" w:rsidR="0048603C" w:rsidRPr="00FB4146" w:rsidRDefault="0048603C" w:rsidP="00365829">
            <w:pPr>
              <w:jc w:val="center"/>
              <w:rPr>
                <w:sz w:val="20"/>
              </w:rPr>
            </w:pPr>
          </w:p>
        </w:tc>
        <w:tc>
          <w:tcPr>
            <w:tcW w:w="2160" w:type="dxa"/>
            <w:shd w:val="clear" w:color="auto" w:fill="auto"/>
            <w:vAlign w:val="center"/>
          </w:tcPr>
          <w:p w14:paraId="10C9B5DF" w14:textId="77777777" w:rsidR="0048603C" w:rsidRPr="00FB4146" w:rsidRDefault="0048603C" w:rsidP="00365829">
            <w:pPr>
              <w:jc w:val="center"/>
              <w:rPr>
                <w:sz w:val="20"/>
              </w:rPr>
            </w:pPr>
            <w:r w:rsidRPr="00FB4146">
              <w:rPr>
                <w:sz w:val="20"/>
              </w:rPr>
              <w:t>Stoesser Drier, Inc.</w:t>
            </w:r>
          </w:p>
        </w:tc>
        <w:tc>
          <w:tcPr>
            <w:tcW w:w="1350" w:type="dxa"/>
            <w:shd w:val="clear" w:color="auto" w:fill="auto"/>
            <w:vAlign w:val="center"/>
          </w:tcPr>
          <w:p w14:paraId="2552E449" w14:textId="77777777" w:rsidR="0048603C" w:rsidRPr="00FB4146" w:rsidRDefault="0048603C" w:rsidP="00365829">
            <w:pPr>
              <w:jc w:val="center"/>
              <w:rPr>
                <w:sz w:val="20"/>
              </w:rPr>
            </w:pPr>
            <w:r w:rsidRPr="00FB4146">
              <w:rPr>
                <w:sz w:val="20"/>
              </w:rPr>
              <w:t>252.209</w:t>
            </w:r>
          </w:p>
        </w:tc>
        <w:tc>
          <w:tcPr>
            <w:tcW w:w="1350" w:type="dxa"/>
            <w:shd w:val="clear" w:color="auto" w:fill="auto"/>
            <w:vAlign w:val="center"/>
          </w:tcPr>
          <w:p w14:paraId="780C87CD" w14:textId="77777777" w:rsidR="0048603C" w:rsidRPr="00FB4146" w:rsidRDefault="0048603C" w:rsidP="00365829">
            <w:pPr>
              <w:jc w:val="center"/>
              <w:rPr>
                <w:sz w:val="20"/>
              </w:rPr>
            </w:pPr>
            <w:r w:rsidRPr="00FB4146">
              <w:rPr>
                <w:sz w:val="20"/>
              </w:rPr>
              <w:t>254.87</w:t>
            </w:r>
          </w:p>
        </w:tc>
        <w:tc>
          <w:tcPr>
            <w:tcW w:w="1800" w:type="dxa"/>
            <w:vAlign w:val="center"/>
          </w:tcPr>
          <w:p w14:paraId="13C2C806" w14:textId="77777777" w:rsidR="0048603C" w:rsidRPr="00FB4146" w:rsidRDefault="0048603C" w:rsidP="00365829">
            <w:pPr>
              <w:jc w:val="center"/>
              <w:rPr>
                <w:sz w:val="20"/>
              </w:rPr>
            </w:pPr>
            <w:r w:rsidRPr="00FB4146">
              <w:rPr>
                <w:sz w:val="20"/>
              </w:rPr>
              <w:t>-2.66</w:t>
            </w:r>
          </w:p>
        </w:tc>
        <w:tc>
          <w:tcPr>
            <w:tcW w:w="1710" w:type="dxa"/>
            <w:vAlign w:val="center"/>
          </w:tcPr>
          <w:p w14:paraId="32804E18" w14:textId="77777777" w:rsidR="0048603C" w:rsidRPr="00FB4146" w:rsidRDefault="0048603C" w:rsidP="00365829">
            <w:pPr>
              <w:jc w:val="center"/>
              <w:rPr>
                <w:sz w:val="20"/>
              </w:rPr>
            </w:pPr>
            <w:r w:rsidRPr="00FB4146">
              <w:rPr>
                <w:sz w:val="20"/>
              </w:rPr>
              <w:t>Y</w:t>
            </w:r>
          </w:p>
        </w:tc>
      </w:tr>
      <w:tr w:rsidR="00365480" w:rsidRPr="00FB4146" w14:paraId="1A0D250C" w14:textId="77777777" w:rsidTr="007503EA">
        <w:trPr>
          <w:trHeight w:val="391"/>
          <w:jc w:val="center"/>
        </w:trPr>
        <w:tc>
          <w:tcPr>
            <w:tcW w:w="805" w:type="dxa"/>
            <w:vAlign w:val="center"/>
          </w:tcPr>
          <w:p w14:paraId="7301CBA1" w14:textId="77777777" w:rsidR="0048603C" w:rsidRPr="00FB4146" w:rsidRDefault="0048603C" w:rsidP="00365829">
            <w:pPr>
              <w:jc w:val="center"/>
              <w:rPr>
                <w:sz w:val="20"/>
              </w:rPr>
            </w:pPr>
            <w:r w:rsidRPr="00FB4146">
              <w:rPr>
                <w:sz w:val="20"/>
              </w:rPr>
              <w:t>10</w:t>
            </w:r>
          </w:p>
        </w:tc>
        <w:tc>
          <w:tcPr>
            <w:tcW w:w="630" w:type="dxa"/>
            <w:vAlign w:val="center"/>
          </w:tcPr>
          <w:p w14:paraId="26EDC59E" w14:textId="77777777" w:rsidR="0048603C" w:rsidRPr="00FB4146" w:rsidRDefault="0048603C" w:rsidP="00365829">
            <w:pPr>
              <w:jc w:val="center"/>
              <w:rPr>
                <w:sz w:val="20"/>
              </w:rPr>
            </w:pPr>
            <w:r w:rsidRPr="00FB4146">
              <w:rPr>
                <w:sz w:val="20"/>
              </w:rPr>
              <w:t>21</w:t>
            </w:r>
          </w:p>
        </w:tc>
        <w:tc>
          <w:tcPr>
            <w:tcW w:w="1080" w:type="dxa"/>
            <w:vAlign w:val="center"/>
          </w:tcPr>
          <w:p w14:paraId="0AC3080E" w14:textId="77777777" w:rsidR="0048603C" w:rsidRPr="00FB4146" w:rsidRDefault="0048603C" w:rsidP="00365829">
            <w:pPr>
              <w:jc w:val="center"/>
              <w:rPr>
                <w:sz w:val="20"/>
              </w:rPr>
            </w:pPr>
          </w:p>
        </w:tc>
        <w:tc>
          <w:tcPr>
            <w:tcW w:w="2160" w:type="dxa"/>
            <w:vAlign w:val="center"/>
          </w:tcPr>
          <w:p w14:paraId="7718C9C3" w14:textId="77777777" w:rsidR="0048603C" w:rsidRPr="00FB4146" w:rsidRDefault="0048603C" w:rsidP="00365829">
            <w:pPr>
              <w:jc w:val="center"/>
              <w:rPr>
                <w:sz w:val="20"/>
              </w:rPr>
            </w:pPr>
            <w:r w:rsidRPr="00FB4146">
              <w:rPr>
                <w:sz w:val="20"/>
              </w:rPr>
              <w:t>Walter Wallace Wade</w:t>
            </w:r>
          </w:p>
        </w:tc>
        <w:tc>
          <w:tcPr>
            <w:tcW w:w="1350" w:type="dxa"/>
            <w:vAlign w:val="center"/>
          </w:tcPr>
          <w:p w14:paraId="0D014563" w14:textId="77777777" w:rsidR="0048603C" w:rsidRPr="00FB4146" w:rsidRDefault="0048603C" w:rsidP="00365829">
            <w:pPr>
              <w:jc w:val="center"/>
              <w:rPr>
                <w:sz w:val="20"/>
              </w:rPr>
            </w:pPr>
            <w:r w:rsidRPr="00FB4146">
              <w:rPr>
                <w:sz w:val="20"/>
              </w:rPr>
              <w:t>40</w:t>
            </w:r>
          </w:p>
        </w:tc>
        <w:tc>
          <w:tcPr>
            <w:tcW w:w="1350" w:type="dxa"/>
            <w:vAlign w:val="center"/>
          </w:tcPr>
          <w:p w14:paraId="04CFB113" w14:textId="77777777" w:rsidR="0048603C" w:rsidRPr="00FB4146" w:rsidRDefault="0048603C" w:rsidP="00365829">
            <w:pPr>
              <w:jc w:val="center"/>
              <w:rPr>
                <w:sz w:val="20"/>
              </w:rPr>
            </w:pPr>
            <w:r w:rsidRPr="00FB4146">
              <w:rPr>
                <w:sz w:val="20"/>
              </w:rPr>
              <w:t>38.965</w:t>
            </w:r>
          </w:p>
        </w:tc>
        <w:tc>
          <w:tcPr>
            <w:tcW w:w="1800" w:type="dxa"/>
            <w:vAlign w:val="center"/>
          </w:tcPr>
          <w:p w14:paraId="2EC8CBAB" w14:textId="77777777" w:rsidR="0048603C" w:rsidRPr="00FB4146" w:rsidRDefault="0048603C" w:rsidP="00365829">
            <w:pPr>
              <w:jc w:val="center"/>
              <w:rPr>
                <w:sz w:val="20"/>
              </w:rPr>
            </w:pPr>
            <w:r w:rsidRPr="00FB4146">
              <w:rPr>
                <w:sz w:val="20"/>
              </w:rPr>
              <w:t>1.04</w:t>
            </w:r>
          </w:p>
        </w:tc>
        <w:tc>
          <w:tcPr>
            <w:tcW w:w="1710" w:type="dxa"/>
            <w:vAlign w:val="center"/>
          </w:tcPr>
          <w:p w14:paraId="683A2793" w14:textId="77777777" w:rsidR="0048603C" w:rsidRPr="00FB4146" w:rsidRDefault="0048603C" w:rsidP="00365829">
            <w:pPr>
              <w:jc w:val="center"/>
              <w:rPr>
                <w:sz w:val="20"/>
              </w:rPr>
            </w:pPr>
            <w:r w:rsidRPr="00FB4146">
              <w:rPr>
                <w:sz w:val="20"/>
              </w:rPr>
              <w:t>N</w:t>
            </w:r>
          </w:p>
        </w:tc>
      </w:tr>
      <w:tr w:rsidR="000E240F" w:rsidRPr="00FB4146" w14:paraId="0BA5AC11" w14:textId="77777777" w:rsidTr="007503EA">
        <w:trPr>
          <w:trHeight w:val="391"/>
          <w:jc w:val="center"/>
        </w:trPr>
        <w:tc>
          <w:tcPr>
            <w:tcW w:w="805" w:type="dxa"/>
            <w:shd w:val="clear" w:color="auto" w:fill="auto"/>
            <w:vAlign w:val="center"/>
          </w:tcPr>
          <w:p w14:paraId="466DA270" w14:textId="73B36084" w:rsidR="000E240F" w:rsidRPr="00FB4146" w:rsidRDefault="000E240F" w:rsidP="000E240F">
            <w:pPr>
              <w:jc w:val="center"/>
              <w:rPr>
                <w:sz w:val="20"/>
              </w:rPr>
            </w:pPr>
            <w:r w:rsidRPr="00FB4146">
              <w:rPr>
                <w:sz w:val="20"/>
              </w:rPr>
              <w:t>11</w:t>
            </w:r>
          </w:p>
        </w:tc>
        <w:tc>
          <w:tcPr>
            <w:tcW w:w="630" w:type="dxa"/>
            <w:shd w:val="clear" w:color="auto" w:fill="auto"/>
            <w:vAlign w:val="center"/>
          </w:tcPr>
          <w:p w14:paraId="76FD7B40" w14:textId="438A91E7" w:rsidR="000E240F" w:rsidRPr="00FB4146" w:rsidRDefault="000E240F" w:rsidP="000E240F">
            <w:pPr>
              <w:jc w:val="center"/>
              <w:rPr>
                <w:sz w:val="20"/>
              </w:rPr>
            </w:pPr>
            <w:r w:rsidRPr="00FB4146">
              <w:rPr>
                <w:sz w:val="20"/>
              </w:rPr>
              <w:t>23</w:t>
            </w:r>
          </w:p>
        </w:tc>
        <w:tc>
          <w:tcPr>
            <w:tcW w:w="1080" w:type="dxa"/>
            <w:shd w:val="clear" w:color="auto" w:fill="auto"/>
            <w:vAlign w:val="center"/>
          </w:tcPr>
          <w:p w14:paraId="756E3AE9" w14:textId="77777777" w:rsidR="000E240F" w:rsidRPr="00FB4146" w:rsidRDefault="000E240F" w:rsidP="000E240F">
            <w:pPr>
              <w:jc w:val="center"/>
              <w:rPr>
                <w:sz w:val="20"/>
              </w:rPr>
            </w:pPr>
          </w:p>
        </w:tc>
        <w:tc>
          <w:tcPr>
            <w:tcW w:w="2160" w:type="dxa"/>
            <w:shd w:val="clear" w:color="auto" w:fill="auto"/>
            <w:vAlign w:val="center"/>
          </w:tcPr>
          <w:p w14:paraId="20D6F5CE" w14:textId="360C1EC3" w:rsidR="000E240F" w:rsidRPr="00FB4146" w:rsidRDefault="000E240F" w:rsidP="000E240F">
            <w:pPr>
              <w:jc w:val="center"/>
              <w:rPr>
                <w:sz w:val="20"/>
              </w:rPr>
            </w:pPr>
            <w:r w:rsidRPr="00FB4146">
              <w:rPr>
                <w:sz w:val="20"/>
              </w:rPr>
              <w:t>Michael Pomykal</w:t>
            </w:r>
          </w:p>
        </w:tc>
        <w:tc>
          <w:tcPr>
            <w:tcW w:w="1350" w:type="dxa"/>
            <w:shd w:val="clear" w:color="auto" w:fill="auto"/>
            <w:vAlign w:val="center"/>
          </w:tcPr>
          <w:p w14:paraId="71A0AEBC" w14:textId="0A050280" w:rsidR="000E240F" w:rsidRPr="00FB4146" w:rsidRDefault="000E240F" w:rsidP="000E240F">
            <w:pPr>
              <w:jc w:val="center"/>
              <w:rPr>
                <w:sz w:val="20"/>
              </w:rPr>
            </w:pPr>
            <w:r w:rsidRPr="00FB4146">
              <w:rPr>
                <w:sz w:val="20"/>
              </w:rPr>
              <w:t>82.7253</w:t>
            </w:r>
          </w:p>
        </w:tc>
        <w:tc>
          <w:tcPr>
            <w:tcW w:w="1350" w:type="dxa"/>
            <w:shd w:val="clear" w:color="auto" w:fill="auto"/>
            <w:vAlign w:val="center"/>
          </w:tcPr>
          <w:p w14:paraId="3C5C4667" w14:textId="7D3D8BF0" w:rsidR="000E240F" w:rsidRPr="00FB4146" w:rsidRDefault="000E240F" w:rsidP="000E240F">
            <w:pPr>
              <w:jc w:val="center"/>
              <w:rPr>
                <w:sz w:val="20"/>
              </w:rPr>
            </w:pPr>
            <w:r w:rsidRPr="00FB4146">
              <w:rPr>
                <w:sz w:val="20"/>
              </w:rPr>
              <w:t>87.966</w:t>
            </w:r>
          </w:p>
        </w:tc>
        <w:tc>
          <w:tcPr>
            <w:tcW w:w="1800" w:type="dxa"/>
            <w:vAlign w:val="center"/>
          </w:tcPr>
          <w:p w14:paraId="3B05AAAB" w14:textId="3D2E732B" w:rsidR="000E240F" w:rsidRPr="00FB4146" w:rsidRDefault="000E240F" w:rsidP="000E240F">
            <w:pPr>
              <w:jc w:val="center"/>
              <w:rPr>
                <w:sz w:val="20"/>
              </w:rPr>
            </w:pPr>
            <w:r w:rsidRPr="00FB4146">
              <w:rPr>
                <w:sz w:val="20"/>
              </w:rPr>
              <w:t>-5.24</w:t>
            </w:r>
          </w:p>
        </w:tc>
        <w:tc>
          <w:tcPr>
            <w:tcW w:w="1710" w:type="dxa"/>
            <w:vAlign w:val="center"/>
          </w:tcPr>
          <w:p w14:paraId="63714660" w14:textId="3A051190" w:rsidR="000E240F" w:rsidRPr="00FB4146" w:rsidRDefault="000E240F" w:rsidP="000E240F">
            <w:pPr>
              <w:jc w:val="center"/>
              <w:rPr>
                <w:sz w:val="20"/>
              </w:rPr>
            </w:pPr>
            <w:r w:rsidRPr="00FB4146">
              <w:rPr>
                <w:sz w:val="20"/>
              </w:rPr>
              <w:t>Y</w:t>
            </w:r>
          </w:p>
        </w:tc>
      </w:tr>
      <w:tr w:rsidR="00365480" w:rsidRPr="00FB4146" w14:paraId="23649163" w14:textId="77777777" w:rsidTr="007503EA">
        <w:trPr>
          <w:trHeight w:val="391"/>
          <w:jc w:val="center"/>
        </w:trPr>
        <w:tc>
          <w:tcPr>
            <w:tcW w:w="805" w:type="dxa"/>
            <w:vAlign w:val="center"/>
          </w:tcPr>
          <w:p w14:paraId="34D03F4D" w14:textId="77777777" w:rsidR="0048603C" w:rsidRPr="00FB4146" w:rsidRDefault="0048603C" w:rsidP="00365829">
            <w:pPr>
              <w:jc w:val="center"/>
              <w:rPr>
                <w:sz w:val="20"/>
              </w:rPr>
            </w:pPr>
            <w:r w:rsidRPr="00FB4146">
              <w:rPr>
                <w:sz w:val="20"/>
              </w:rPr>
              <w:t>12</w:t>
            </w:r>
          </w:p>
        </w:tc>
        <w:tc>
          <w:tcPr>
            <w:tcW w:w="630" w:type="dxa"/>
            <w:vAlign w:val="center"/>
          </w:tcPr>
          <w:p w14:paraId="34193654" w14:textId="77777777" w:rsidR="0048603C" w:rsidRPr="00FB4146" w:rsidRDefault="0048603C" w:rsidP="00365829">
            <w:pPr>
              <w:jc w:val="center"/>
              <w:rPr>
                <w:sz w:val="20"/>
              </w:rPr>
            </w:pPr>
            <w:r w:rsidRPr="00FB4146">
              <w:rPr>
                <w:sz w:val="20"/>
              </w:rPr>
              <w:t>25</w:t>
            </w:r>
          </w:p>
        </w:tc>
        <w:tc>
          <w:tcPr>
            <w:tcW w:w="1080" w:type="dxa"/>
            <w:vAlign w:val="center"/>
          </w:tcPr>
          <w:p w14:paraId="464607B0" w14:textId="77777777" w:rsidR="0048603C" w:rsidRPr="00FB4146" w:rsidRDefault="0048603C" w:rsidP="00365829">
            <w:pPr>
              <w:jc w:val="center"/>
              <w:rPr>
                <w:sz w:val="20"/>
              </w:rPr>
            </w:pPr>
          </w:p>
        </w:tc>
        <w:tc>
          <w:tcPr>
            <w:tcW w:w="2160" w:type="dxa"/>
            <w:vAlign w:val="center"/>
          </w:tcPr>
          <w:p w14:paraId="07A1B63F" w14:textId="77777777" w:rsidR="0048603C" w:rsidRPr="00FB4146" w:rsidRDefault="0048603C" w:rsidP="00365829">
            <w:pPr>
              <w:jc w:val="center"/>
              <w:rPr>
                <w:sz w:val="20"/>
              </w:rPr>
            </w:pPr>
            <w:r w:rsidRPr="00FB4146">
              <w:rPr>
                <w:sz w:val="20"/>
              </w:rPr>
              <w:t>Liberty RV LLC</w:t>
            </w:r>
          </w:p>
        </w:tc>
        <w:tc>
          <w:tcPr>
            <w:tcW w:w="1350" w:type="dxa"/>
            <w:vAlign w:val="center"/>
          </w:tcPr>
          <w:p w14:paraId="61D9310D" w14:textId="77777777" w:rsidR="0048603C" w:rsidRPr="00FB4146" w:rsidRDefault="0048603C" w:rsidP="00365829">
            <w:pPr>
              <w:jc w:val="center"/>
              <w:rPr>
                <w:sz w:val="20"/>
              </w:rPr>
            </w:pPr>
            <w:r w:rsidRPr="00FB4146">
              <w:rPr>
                <w:sz w:val="20"/>
              </w:rPr>
              <w:t>26</w:t>
            </w:r>
          </w:p>
        </w:tc>
        <w:tc>
          <w:tcPr>
            <w:tcW w:w="1350" w:type="dxa"/>
            <w:vAlign w:val="center"/>
          </w:tcPr>
          <w:p w14:paraId="643BB954" w14:textId="77777777" w:rsidR="0048603C" w:rsidRPr="00FB4146" w:rsidRDefault="0048603C" w:rsidP="00365829">
            <w:pPr>
              <w:jc w:val="center"/>
              <w:rPr>
                <w:sz w:val="20"/>
              </w:rPr>
            </w:pPr>
            <w:r w:rsidRPr="00FB4146">
              <w:rPr>
                <w:sz w:val="20"/>
              </w:rPr>
              <w:t>25.62</w:t>
            </w:r>
          </w:p>
        </w:tc>
        <w:tc>
          <w:tcPr>
            <w:tcW w:w="1800" w:type="dxa"/>
            <w:vAlign w:val="center"/>
          </w:tcPr>
          <w:p w14:paraId="6241C426" w14:textId="77777777" w:rsidR="0048603C" w:rsidRPr="00FB4146" w:rsidRDefault="0048603C" w:rsidP="00365829">
            <w:pPr>
              <w:jc w:val="center"/>
              <w:rPr>
                <w:sz w:val="20"/>
              </w:rPr>
            </w:pPr>
            <w:r w:rsidRPr="00FB4146">
              <w:rPr>
                <w:sz w:val="20"/>
              </w:rPr>
              <w:t>.38</w:t>
            </w:r>
          </w:p>
        </w:tc>
        <w:tc>
          <w:tcPr>
            <w:tcW w:w="1710" w:type="dxa"/>
            <w:vAlign w:val="center"/>
          </w:tcPr>
          <w:p w14:paraId="100ED095" w14:textId="77777777" w:rsidR="0048603C" w:rsidRPr="00FB4146" w:rsidRDefault="0048603C" w:rsidP="00365829">
            <w:pPr>
              <w:jc w:val="center"/>
              <w:rPr>
                <w:sz w:val="20"/>
              </w:rPr>
            </w:pPr>
            <w:r w:rsidRPr="00FB4146">
              <w:rPr>
                <w:sz w:val="20"/>
              </w:rPr>
              <w:t>N</w:t>
            </w:r>
          </w:p>
        </w:tc>
      </w:tr>
      <w:tr w:rsidR="00365480" w:rsidRPr="00FB4146" w14:paraId="2772EBAF" w14:textId="77777777" w:rsidTr="007503EA">
        <w:trPr>
          <w:trHeight w:val="391"/>
          <w:jc w:val="center"/>
        </w:trPr>
        <w:tc>
          <w:tcPr>
            <w:tcW w:w="805" w:type="dxa"/>
            <w:shd w:val="clear" w:color="auto" w:fill="auto"/>
            <w:vAlign w:val="center"/>
          </w:tcPr>
          <w:p w14:paraId="642A51B6" w14:textId="77777777" w:rsidR="0048603C" w:rsidRPr="00FB4146" w:rsidRDefault="0048603C" w:rsidP="00365829">
            <w:pPr>
              <w:jc w:val="center"/>
              <w:rPr>
                <w:sz w:val="20"/>
              </w:rPr>
            </w:pPr>
            <w:r w:rsidRPr="00FB4146">
              <w:rPr>
                <w:sz w:val="20"/>
              </w:rPr>
              <w:t>13</w:t>
            </w:r>
          </w:p>
        </w:tc>
        <w:tc>
          <w:tcPr>
            <w:tcW w:w="630" w:type="dxa"/>
            <w:shd w:val="clear" w:color="auto" w:fill="auto"/>
            <w:vAlign w:val="center"/>
          </w:tcPr>
          <w:p w14:paraId="468DAFA6" w14:textId="77777777" w:rsidR="0048603C" w:rsidRPr="00FB4146" w:rsidRDefault="0048603C" w:rsidP="00365829">
            <w:pPr>
              <w:jc w:val="center"/>
              <w:rPr>
                <w:sz w:val="20"/>
              </w:rPr>
            </w:pPr>
            <w:r w:rsidRPr="00FB4146">
              <w:rPr>
                <w:sz w:val="20"/>
              </w:rPr>
              <w:t>26</w:t>
            </w:r>
          </w:p>
        </w:tc>
        <w:tc>
          <w:tcPr>
            <w:tcW w:w="1080" w:type="dxa"/>
            <w:shd w:val="clear" w:color="auto" w:fill="auto"/>
            <w:vAlign w:val="center"/>
          </w:tcPr>
          <w:p w14:paraId="449848CC" w14:textId="77777777" w:rsidR="0048603C" w:rsidRPr="00FB4146" w:rsidRDefault="0048603C" w:rsidP="00365829">
            <w:pPr>
              <w:jc w:val="center"/>
              <w:rPr>
                <w:sz w:val="20"/>
              </w:rPr>
            </w:pPr>
            <w:r w:rsidRPr="00FB4146">
              <w:rPr>
                <w:sz w:val="20"/>
              </w:rPr>
              <w:t>121</w:t>
            </w:r>
          </w:p>
        </w:tc>
        <w:tc>
          <w:tcPr>
            <w:tcW w:w="2160" w:type="dxa"/>
            <w:shd w:val="clear" w:color="auto" w:fill="auto"/>
            <w:vAlign w:val="center"/>
          </w:tcPr>
          <w:p w14:paraId="212D9D9E" w14:textId="77777777" w:rsidR="0048603C" w:rsidRPr="00FB4146" w:rsidRDefault="0048603C" w:rsidP="00365829">
            <w:pPr>
              <w:jc w:val="center"/>
              <w:rPr>
                <w:sz w:val="20"/>
              </w:rPr>
            </w:pPr>
            <w:r w:rsidRPr="00FB4146">
              <w:rPr>
                <w:sz w:val="20"/>
              </w:rPr>
              <w:t>Mary Gay Corporation</w:t>
            </w:r>
          </w:p>
        </w:tc>
        <w:tc>
          <w:tcPr>
            <w:tcW w:w="1350" w:type="dxa"/>
            <w:shd w:val="clear" w:color="auto" w:fill="auto"/>
            <w:vAlign w:val="center"/>
          </w:tcPr>
          <w:p w14:paraId="6E047243" w14:textId="77777777" w:rsidR="0048603C" w:rsidRPr="00FB4146" w:rsidRDefault="0048603C" w:rsidP="00365829">
            <w:pPr>
              <w:jc w:val="center"/>
              <w:rPr>
                <w:sz w:val="20"/>
              </w:rPr>
            </w:pPr>
            <w:r w:rsidRPr="00FB4146">
              <w:rPr>
                <w:sz w:val="20"/>
              </w:rPr>
              <w:t>695.98</w:t>
            </w:r>
          </w:p>
        </w:tc>
        <w:tc>
          <w:tcPr>
            <w:tcW w:w="1350" w:type="dxa"/>
            <w:shd w:val="clear" w:color="auto" w:fill="auto"/>
            <w:vAlign w:val="center"/>
          </w:tcPr>
          <w:p w14:paraId="3BA07990" w14:textId="77777777" w:rsidR="0048603C" w:rsidRPr="00FB4146" w:rsidRDefault="0048603C" w:rsidP="00365829">
            <w:pPr>
              <w:jc w:val="center"/>
              <w:rPr>
                <w:sz w:val="20"/>
              </w:rPr>
            </w:pPr>
            <w:r w:rsidRPr="00FB4146">
              <w:rPr>
                <w:sz w:val="20"/>
              </w:rPr>
              <w:t>703.14</w:t>
            </w:r>
          </w:p>
        </w:tc>
        <w:tc>
          <w:tcPr>
            <w:tcW w:w="1800" w:type="dxa"/>
            <w:vAlign w:val="center"/>
          </w:tcPr>
          <w:p w14:paraId="166461A8" w14:textId="77777777" w:rsidR="0048603C" w:rsidRPr="00FB4146" w:rsidRDefault="0048603C" w:rsidP="00365829">
            <w:pPr>
              <w:jc w:val="center"/>
              <w:rPr>
                <w:sz w:val="20"/>
              </w:rPr>
            </w:pPr>
            <w:r w:rsidRPr="00FB4146">
              <w:rPr>
                <w:sz w:val="20"/>
              </w:rPr>
              <w:t>-7.19</w:t>
            </w:r>
          </w:p>
        </w:tc>
        <w:tc>
          <w:tcPr>
            <w:tcW w:w="1710" w:type="dxa"/>
            <w:vAlign w:val="center"/>
          </w:tcPr>
          <w:p w14:paraId="2403236E" w14:textId="77777777" w:rsidR="0048603C" w:rsidRPr="00FB4146" w:rsidRDefault="0048603C" w:rsidP="00365829">
            <w:pPr>
              <w:jc w:val="center"/>
              <w:rPr>
                <w:sz w:val="20"/>
              </w:rPr>
            </w:pPr>
            <w:r w:rsidRPr="00FB4146">
              <w:rPr>
                <w:sz w:val="20"/>
              </w:rPr>
              <w:t>Y</w:t>
            </w:r>
          </w:p>
        </w:tc>
      </w:tr>
      <w:tr w:rsidR="00365480" w:rsidRPr="00FB4146" w14:paraId="2B4BB189" w14:textId="77777777" w:rsidTr="007503EA">
        <w:trPr>
          <w:trHeight w:val="391"/>
          <w:jc w:val="center"/>
        </w:trPr>
        <w:tc>
          <w:tcPr>
            <w:tcW w:w="805" w:type="dxa"/>
            <w:shd w:val="clear" w:color="auto" w:fill="auto"/>
            <w:vAlign w:val="center"/>
          </w:tcPr>
          <w:p w14:paraId="7EC85F4E" w14:textId="77777777" w:rsidR="0048603C" w:rsidRPr="00FB4146" w:rsidRDefault="0048603C" w:rsidP="00365829">
            <w:pPr>
              <w:jc w:val="center"/>
              <w:rPr>
                <w:sz w:val="20"/>
              </w:rPr>
            </w:pPr>
            <w:r w:rsidRPr="00FB4146">
              <w:rPr>
                <w:sz w:val="20"/>
              </w:rPr>
              <w:t>14</w:t>
            </w:r>
          </w:p>
        </w:tc>
        <w:tc>
          <w:tcPr>
            <w:tcW w:w="630" w:type="dxa"/>
            <w:shd w:val="clear" w:color="auto" w:fill="auto"/>
            <w:vAlign w:val="center"/>
          </w:tcPr>
          <w:p w14:paraId="67FD1F28" w14:textId="77777777" w:rsidR="0048603C" w:rsidRPr="00FB4146" w:rsidRDefault="0048603C" w:rsidP="00365829">
            <w:pPr>
              <w:jc w:val="center"/>
              <w:rPr>
                <w:sz w:val="20"/>
              </w:rPr>
            </w:pPr>
            <w:r w:rsidRPr="00FB4146">
              <w:rPr>
                <w:sz w:val="20"/>
              </w:rPr>
              <w:t>27</w:t>
            </w:r>
          </w:p>
        </w:tc>
        <w:tc>
          <w:tcPr>
            <w:tcW w:w="1080" w:type="dxa"/>
            <w:shd w:val="clear" w:color="auto" w:fill="auto"/>
            <w:vAlign w:val="center"/>
          </w:tcPr>
          <w:p w14:paraId="74A12A0E" w14:textId="77777777" w:rsidR="0048603C" w:rsidRPr="00FB4146" w:rsidRDefault="0048603C" w:rsidP="00365829">
            <w:pPr>
              <w:jc w:val="center"/>
              <w:rPr>
                <w:sz w:val="20"/>
              </w:rPr>
            </w:pPr>
            <w:r w:rsidRPr="00FB4146">
              <w:rPr>
                <w:sz w:val="20"/>
              </w:rPr>
              <w:t>40, 45</w:t>
            </w:r>
          </w:p>
        </w:tc>
        <w:tc>
          <w:tcPr>
            <w:tcW w:w="2160" w:type="dxa"/>
            <w:shd w:val="clear" w:color="auto" w:fill="auto"/>
            <w:vAlign w:val="center"/>
          </w:tcPr>
          <w:p w14:paraId="65D743D5" w14:textId="77777777" w:rsidR="0048603C" w:rsidRPr="00FB4146" w:rsidRDefault="0048603C" w:rsidP="00365829">
            <w:pPr>
              <w:jc w:val="center"/>
              <w:rPr>
                <w:sz w:val="20"/>
              </w:rPr>
            </w:pPr>
            <w:r w:rsidRPr="00FB4146">
              <w:rPr>
                <w:sz w:val="20"/>
              </w:rPr>
              <w:t>FVL, Ltd.</w:t>
            </w:r>
          </w:p>
        </w:tc>
        <w:tc>
          <w:tcPr>
            <w:tcW w:w="1350" w:type="dxa"/>
            <w:shd w:val="clear" w:color="auto" w:fill="auto"/>
            <w:vAlign w:val="center"/>
          </w:tcPr>
          <w:p w14:paraId="0E524030" w14:textId="77777777" w:rsidR="0048603C" w:rsidRPr="00FB4146" w:rsidRDefault="0048603C" w:rsidP="00365829">
            <w:pPr>
              <w:jc w:val="center"/>
              <w:rPr>
                <w:sz w:val="20"/>
              </w:rPr>
            </w:pPr>
            <w:r w:rsidRPr="00FB4146">
              <w:rPr>
                <w:sz w:val="20"/>
              </w:rPr>
              <w:t>2,163.486</w:t>
            </w:r>
          </w:p>
        </w:tc>
        <w:tc>
          <w:tcPr>
            <w:tcW w:w="1350" w:type="dxa"/>
            <w:shd w:val="clear" w:color="auto" w:fill="auto"/>
            <w:vAlign w:val="center"/>
          </w:tcPr>
          <w:p w14:paraId="047523F1" w14:textId="77777777" w:rsidR="0048603C" w:rsidRPr="00FB4146" w:rsidRDefault="0048603C" w:rsidP="00365829">
            <w:pPr>
              <w:jc w:val="center"/>
              <w:rPr>
                <w:sz w:val="20"/>
              </w:rPr>
            </w:pPr>
            <w:r w:rsidRPr="00FB4146">
              <w:rPr>
                <w:sz w:val="20"/>
              </w:rPr>
              <w:t>2138.58</w:t>
            </w:r>
          </w:p>
        </w:tc>
        <w:tc>
          <w:tcPr>
            <w:tcW w:w="1800" w:type="dxa"/>
            <w:vAlign w:val="center"/>
          </w:tcPr>
          <w:p w14:paraId="1CF0985D" w14:textId="77777777" w:rsidR="0048603C" w:rsidRPr="00FB4146" w:rsidRDefault="0048603C" w:rsidP="00365829">
            <w:pPr>
              <w:jc w:val="center"/>
              <w:rPr>
                <w:sz w:val="20"/>
              </w:rPr>
            </w:pPr>
            <w:r w:rsidRPr="00FB4146">
              <w:rPr>
                <w:sz w:val="20"/>
              </w:rPr>
              <w:t>24.9</w:t>
            </w:r>
          </w:p>
        </w:tc>
        <w:tc>
          <w:tcPr>
            <w:tcW w:w="1710" w:type="dxa"/>
            <w:vAlign w:val="center"/>
          </w:tcPr>
          <w:p w14:paraId="5511EA05" w14:textId="77777777" w:rsidR="0048603C" w:rsidRPr="00FB4146" w:rsidRDefault="0048603C" w:rsidP="00365829">
            <w:pPr>
              <w:jc w:val="center"/>
              <w:rPr>
                <w:sz w:val="20"/>
              </w:rPr>
            </w:pPr>
            <w:r w:rsidRPr="00FB4146">
              <w:rPr>
                <w:sz w:val="20"/>
              </w:rPr>
              <w:t>Y</w:t>
            </w:r>
          </w:p>
        </w:tc>
      </w:tr>
      <w:tr w:rsidR="00365480" w:rsidRPr="00FB4146" w14:paraId="4879D063" w14:textId="77777777" w:rsidTr="007503EA">
        <w:trPr>
          <w:trHeight w:val="391"/>
          <w:jc w:val="center"/>
        </w:trPr>
        <w:tc>
          <w:tcPr>
            <w:tcW w:w="805" w:type="dxa"/>
            <w:vAlign w:val="center"/>
          </w:tcPr>
          <w:p w14:paraId="11E6A7F1" w14:textId="77777777" w:rsidR="0048603C" w:rsidRPr="00FB4146" w:rsidRDefault="0048603C" w:rsidP="00365829">
            <w:pPr>
              <w:jc w:val="center"/>
              <w:rPr>
                <w:sz w:val="20"/>
              </w:rPr>
            </w:pPr>
            <w:r w:rsidRPr="00FB4146">
              <w:rPr>
                <w:sz w:val="20"/>
              </w:rPr>
              <w:t>15</w:t>
            </w:r>
          </w:p>
        </w:tc>
        <w:tc>
          <w:tcPr>
            <w:tcW w:w="630" w:type="dxa"/>
            <w:vAlign w:val="center"/>
          </w:tcPr>
          <w:p w14:paraId="58C593DA" w14:textId="77777777" w:rsidR="0048603C" w:rsidRPr="00FB4146" w:rsidRDefault="0048603C" w:rsidP="00365829">
            <w:pPr>
              <w:jc w:val="center"/>
              <w:rPr>
                <w:sz w:val="20"/>
              </w:rPr>
            </w:pPr>
            <w:r w:rsidRPr="00FB4146">
              <w:rPr>
                <w:sz w:val="20"/>
              </w:rPr>
              <w:t>28</w:t>
            </w:r>
          </w:p>
        </w:tc>
        <w:tc>
          <w:tcPr>
            <w:tcW w:w="1080" w:type="dxa"/>
            <w:vAlign w:val="center"/>
          </w:tcPr>
          <w:p w14:paraId="2EC60117" w14:textId="77777777" w:rsidR="0048603C" w:rsidRPr="00FB4146" w:rsidRDefault="0048603C" w:rsidP="00365829">
            <w:pPr>
              <w:jc w:val="center"/>
              <w:rPr>
                <w:sz w:val="20"/>
              </w:rPr>
            </w:pPr>
            <w:r w:rsidRPr="00FB4146">
              <w:rPr>
                <w:sz w:val="20"/>
              </w:rPr>
              <w:t>39, 42</w:t>
            </w:r>
          </w:p>
        </w:tc>
        <w:tc>
          <w:tcPr>
            <w:tcW w:w="2160" w:type="dxa"/>
            <w:vAlign w:val="center"/>
          </w:tcPr>
          <w:p w14:paraId="7D24A299" w14:textId="77777777" w:rsidR="0048603C" w:rsidRPr="00FB4146" w:rsidRDefault="0048603C" w:rsidP="00365829">
            <w:pPr>
              <w:jc w:val="center"/>
              <w:rPr>
                <w:sz w:val="20"/>
              </w:rPr>
            </w:pPr>
            <w:r w:rsidRPr="00FB4146">
              <w:rPr>
                <w:sz w:val="20"/>
              </w:rPr>
              <w:t>FPL Farming, Ltd (FPLF – 2)</w:t>
            </w:r>
          </w:p>
        </w:tc>
        <w:tc>
          <w:tcPr>
            <w:tcW w:w="1350" w:type="dxa"/>
            <w:vAlign w:val="center"/>
          </w:tcPr>
          <w:p w14:paraId="017EC039" w14:textId="77777777" w:rsidR="0048603C" w:rsidRPr="00FB4146" w:rsidRDefault="0048603C" w:rsidP="00365829">
            <w:pPr>
              <w:jc w:val="center"/>
              <w:rPr>
                <w:sz w:val="20"/>
              </w:rPr>
            </w:pPr>
            <w:r w:rsidRPr="00FB4146">
              <w:rPr>
                <w:sz w:val="20"/>
              </w:rPr>
              <w:t>1,081.743</w:t>
            </w:r>
          </w:p>
        </w:tc>
        <w:tc>
          <w:tcPr>
            <w:tcW w:w="1350" w:type="dxa"/>
            <w:vAlign w:val="center"/>
          </w:tcPr>
          <w:p w14:paraId="76A0E8E6" w14:textId="77777777" w:rsidR="0048603C" w:rsidRPr="00FB4146" w:rsidRDefault="0048603C" w:rsidP="00365829">
            <w:pPr>
              <w:jc w:val="center"/>
              <w:rPr>
                <w:sz w:val="20"/>
              </w:rPr>
            </w:pPr>
            <w:r w:rsidRPr="00FB4146">
              <w:rPr>
                <w:sz w:val="20"/>
              </w:rPr>
              <w:t>1127.98</w:t>
            </w:r>
          </w:p>
        </w:tc>
        <w:tc>
          <w:tcPr>
            <w:tcW w:w="1800" w:type="dxa"/>
            <w:vAlign w:val="center"/>
          </w:tcPr>
          <w:p w14:paraId="1613C77B" w14:textId="77777777" w:rsidR="0048603C" w:rsidRPr="00FB4146" w:rsidRDefault="0048603C" w:rsidP="00365829">
            <w:pPr>
              <w:jc w:val="center"/>
              <w:rPr>
                <w:sz w:val="20"/>
              </w:rPr>
            </w:pPr>
            <w:r w:rsidRPr="00FB4146">
              <w:rPr>
                <w:sz w:val="20"/>
              </w:rPr>
              <w:t>-46.24</w:t>
            </w:r>
          </w:p>
        </w:tc>
        <w:tc>
          <w:tcPr>
            <w:tcW w:w="1710" w:type="dxa"/>
            <w:vAlign w:val="center"/>
          </w:tcPr>
          <w:p w14:paraId="0FD8655F" w14:textId="77777777" w:rsidR="0048603C" w:rsidRPr="00FB4146" w:rsidRDefault="0048603C" w:rsidP="00365829">
            <w:pPr>
              <w:jc w:val="center"/>
              <w:rPr>
                <w:sz w:val="20"/>
              </w:rPr>
            </w:pPr>
          </w:p>
          <w:p w14:paraId="7BB59D03" w14:textId="77777777" w:rsidR="0048603C" w:rsidRPr="00FB4146" w:rsidRDefault="0048603C" w:rsidP="00365829">
            <w:pPr>
              <w:jc w:val="center"/>
              <w:rPr>
                <w:sz w:val="20"/>
              </w:rPr>
            </w:pPr>
            <w:r w:rsidRPr="00FB4146">
              <w:rPr>
                <w:sz w:val="20"/>
              </w:rPr>
              <w:t>N</w:t>
            </w:r>
          </w:p>
          <w:p w14:paraId="01558271" w14:textId="77777777" w:rsidR="0048603C" w:rsidRPr="00FB4146" w:rsidRDefault="0048603C" w:rsidP="00365829">
            <w:pPr>
              <w:jc w:val="center"/>
              <w:rPr>
                <w:sz w:val="20"/>
              </w:rPr>
            </w:pPr>
          </w:p>
        </w:tc>
      </w:tr>
      <w:tr w:rsidR="00202719" w:rsidRPr="00FB4146" w14:paraId="7301AC16" w14:textId="77777777" w:rsidTr="00202719">
        <w:trPr>
          <w:trHeight w:val="391"/>
          <w:jc w:val="center"/>
        </w:trPr>
        <w:tc>
          <w:tcPr>
            <w:tcW w:w="805" w:type="dxa"/>
            <w:shd w:val="clear" w:color="auto" w:fill="D9D9D9" w:themeFill="background1" w:themeFillShade="D9"/>
            <w:vAlign w:val="center"/>
          </w:tcPr>
          <w:p w14:paraId="0030F0DE" w14:textId="35DAAFE1" w:rsidR="00202719" w:rsidRPr="00FB4146" w:rsidRDefault="00202719" w:rsidP="00202719">
            <w:pPr>
              <w:jc w:val="center"/>
              <w:rPr>
                <w:sz w:val="20"/>
              </w:rPr>
            </w:pPr>
            <w:r w:rsidRPr="00FB4146">
              <w:rPr>
                <w:sz w:val="20"/>
              </w:rPr>
              <w:lastRenderedPageBreak/>
              <w:t>Unique No.</w:t>
            </w:r>
          </w:p>
        </w:tc>
        <w:tc>
          <w:tcPr>
            <w:tcW w:w="630" w:type="dxa"/>
            <w:shd w:val="clear" w:color="auto" w:fill="D9D9D9" w:themeFill="background1" w:themeFillShade="D9"/>
            <w:vAlign w:val="center"/>
          </w:tcPr>
          <w:p w14:paraId="70951850" w14:textId="219A1FA2" w:rsidR="00202719" w:rsidRPr="00FB4146" w:rsidRDefault="00202719" w:rsidP="00202719">
            <w:pPr>
              <w:jc w:val="center"/>
              <w:rPr>
                <w:sz w:val="20"/>
              </w:rPr>
            </w:pPr>
            <w:r w:rsidRPr="00FB4146">
              <w:rPr>
                <w:sz w:val="20"/>
              </w:rPr>
              <w:t>PUC Item No.</w:t>
            </w:r>
          </w:p>
        </w:tc>
        <w:tc>
          <w:tcPr>
            <w:tcW w:w="1080" w:type="dxa"/>
            <w:shd w:val="clear" w:color="auto" w:fill="D9D9D9" w:themeFill="background1" w:themeFillShade="D9"/>
            <w:vAlign w:val="center"/>
          </w:tcPr>
          <w:p w14:paraId="22D2A097" w14:textId="30BC5BF9" w:rsidR="00202719" w:rsidRPr="00FB4146" w:rsidRDefault="00202719" w:rsidP="00202719">
            <w:pPr>
              <w:jc w:val="center"/>
              <w:rPr>
                <w:sz w:val="20"/>
              </w:rPr>
            </w:pPr>
            <w:r w:rsidRPr="00FB4146">
              <w:rPr>
                <w:sz w:val="20"/>
              </w:rPr>
              <w:t>Duplicate PUC Item Nos.</w:t>
            </w:r>
          </w:p>
        </w:tc>
        <w:tc>
          <w:tcPr>
            <w:tcW w:w="2160" w:type="dxa"/>
            <w:shd w:val="clear" w:color="auto" w:fill="D9D9D9" w:themeFill="background1" w:themeFillShade="D9"/>
            <w:vAlign w:val="center"/>
          </w:tcPr>
          <w:p w14:paraId="05677589" w14:textId="45213C4B" w:rsidR="00202719" w:rsidRPr="00FB4146" w:rsidRDefault="00202719" w:rsidP="00202719">
            <w:pPr>
              <w:jc w:val="center"/>
              <w:rPr>
                <w:sz w:val="20"/>
              </w:rPr>
            </w:pPr>
            <w:r w:rsidRPr="00FB4146">
              <w:rPr>
                <w:sz w:val="20"/>
              </w:rPr>
              <w:t>Landowner Name</w:t>
            </w:r>
          </w:p>
        </w:tc>
        <w:tc>
          <w:tcPr>
            <w:tcW w:w="1350" w:type="dxa"/>
            <w:shd w:val="clear" w:color="auto" w:fill="D9D9D9" w:themeFill="background1" w:themeFillShade="D9"/>
            <w:vAlign w:val="center"/>
          </w:tcPr>
          <w:p w14:paraId="6D14B07B" w14:textId="2712E51C" w:rsidR="00202719" w:rsidRPr="00FB4146" w:rsidRDefault="00202719" w:rsidP="00202719">
            <w:pPr>
              <w:jc w:val="center"/>
              <w:rPr>
                <w:sz w:val="20"/>
              </w:rPr>
            </w:pPr>
            <w:r w:rsidRPr="00FB4146">
              <w:rPr>
                <w:sz w:val="20"/>
              </w:rPr>
              <w:t>Opt-Out Request Acreage</w:t>
            </w:r>
          </w:p>
        </w:tc>
        <w:tc>
          <w:tcPr>
            <w:tcW w:w="1350" w:type="dxa"/>
            <w:shd w:val="clear" w:color="auto" w:fill="D9D9D9" w:themeFill="background1" w:themeFillShade="D9"/>
          </w:tcPr>
          <w:p w14:paraId="4DC342DD" w14:textId="1AEC312D" w:rsidR="00202719" w:rsidRPr="00FB4146" w:rsidRDefault="00202719" w:rsidP="00202719">
            <w:pPr>
              <w:jc w:val="center"/>
              <w:rPr>
                <w:sz w:val="20"/>
              </w:rPr>
            </w:pPr>
            <w:r w:rsidRPr="00FB4146">
              <w:rPr>
                <w:sz w:val="20"/>
              </w:rPr>
              <w:t>Calculated CAD Acreage (in GIS)</w:t>
            </w:r>
          </w:p>
        </w:tc>
        <w:tc>
          <w:tcPr>
            <w:tcW w:w="1800" w:type="dxa"/>
            <w:shd w:val="clear" w:color="auto" w:fill="D9D9D9" w:themeFill="background1" w:themeFillShade="D9"/>
            <w:vAlign w:val="center"/>
          </w:tcPr>
          <w:p w14:paraId="56E8EC94" w14:textId="72274231" w:rsidR="00202719" w:rsidRPr="00FB4146" w:rsidRDefault="00202719" w:rsidP="00202719">
            <w:pPr>
              <w:jc w:val="center"/>
              <w:rPr>
                <w:sz w:val="20"/>
              </w:rPr>
            </w:pPr>
            <w:r w:rsidRPr="00FB4146">
              <w:rPr>
                <w:sz w:val="20"/>
              </w:rPr>
              <w:t>Acreage Difference with OPT</w:t>
            </w:r>
            <w:r>
              <w:rPr>
                <w:sz w:val="20"/>
              </w:rPr>
              <w:t>-</w:t>
            </w:r>
            <w:r w:rsidRPr="00FB4146">
              <w:rPr>
                <w:sz w:val="20"/>
              </w:rPr>
              <w:t xml:space="preserve">OUT vs. CAD </w:t>
            </w:r>
            <w:r>
              <w:rPr>
                <w:sz w:val="20"/>
              </w:rPr>
              <w:t xml:space="preserve">GIS </w:t>
            </w:r>
            <w:r w:rsidRPr="00FB4146">
              <w:rPr>
                <w:sz w:val="20"/>
              </w:rPr>
              <w:t>(Approx.)</w:t>
            </w:r>
          </w:p>
        </w:tc>
        <w:tc>
          <w:tcPr>
            <w:tcW w:w="1710" w:type="dxa"/>
            <w:shd w:val="clear" w:color="auto" w:fill="D9D9D9" w:themeFill="background1" w:themeFillShade="D9"/>
            <w:vAlign w:val="center"/>
          </w:tcPr>
          <w:p w14:paraId="40C8D0DE" w14:textId="67235081" w:rsidR="00202719" w:rsidRPr="00FB4146" w:rsidRDefault="00202719" w:rsidP="00202719">
            <w:pPr>
              <w:jc w:val="center"/>
              <w:rPr>
                <w:sz w:val="20"/>
              </w:rPr>
            </w:pPr>
            <w:r w:rsidRPr="00FB4146">
              <w:rPr>
                <w:sz w:val="20"/>
              </w:rPr>
              <w:t>NCOR Letter sent to Landowner (Y/N) [see items 120, 148, 151]</w:t>
            </w:r>
          </w:p>
        </w:tc>
      </w:tr>
      <w:tr w:rsidR="00365480" w:rsidRPr="00FB4146" w14:paraId="1327AD80" w14:textId="77777777" w:rsidTr="007503EA">
        <w:trPr>
          <w:trHeight w:val="391"/>
          <w:jc w:val="center"/>
        </w:trPr>
        <w:tc>
          <w:tcPr>
            <w:tcW w:w="805" w:type="dxa"/>
            <w:shd w:val="clear" w:color="auto" w:fill="auto"/>
            <w:vAlign w:val="center"/>
          </w:tcPr>
          <w:p w14:paraId="043C4DAC" w14:textId="77777777" w:rsidR="0048603C" w:rsidRPr="00FB4146" w:rsidRDefault="0048603C" w:rsidP="00365829">
            <w:pPr>
              <w:jc w:val="center"/>
              <w:rPr>
                <w:sz w:val="20"/>
              </w:rPr>
            </w:pPr>
            <w:r w:rsidRPr="00FB4146">
              <w:rPr>
                <w:sz w:val="20"/>
              </w:rPr>
              <w:t>*16</w:t>
            </w:r>
          </w:p>
        </w:tc>
        <w:tc>
          <w:tcPr>
            <w:tcW w:w="630" w:type="dxa"/>
            <w:shd w:val="clear" w:color="auto" w:fill="auto"/>
            <w:vAlign w:val="center"/>
          </w:tcPr>
          <w:p w14:paraId="187C670D" w14:textId="77777777" w:rsidR="0048603C" w:rsidRPr="00FB4146" w:rsidRDefault="0048603C" w:rsidP="00365829">
            <w:pPr>
              <w:jc w:val="center"/>
              <w:rPr>
                <w:sz w:val="20"/>
              </w:rPr>
            </w:pPr>
            <w:r w:rsidRPr="00FB4146">
              <w:rPr>
                <w:sz w:val="20"/>
              </w:rPr>
              <w:t>29</w:t>
            </w:r>
          </w:p>
        </w:tc>
        <w:tc>
          <w:tcPr>
            <w:tcW w:w="1080" w:type="dxa"/>
            <w:shd w:val="clear" w:color="auto" w:fill="auto"/>
            <w:vAlign w:val="center"/>
          </w:tcPr>
          <w:p w14:paraId="778A0D99" w14:textId="77777777" w:rsidR="0048603C" w:rsidRPr="00FB4146" w:rsidRDefault="0048603C" w:rsidP="00365829">
            <w:pPr>
              <w:jc w:val="center"/>
              <w:rPr>
                <w:sz w:val="20"/>
              </w:rPr>
            </w:pPr>
            <w:r w:rsidRPr="00FB4146">
              <w:rPr>
                <w:sz w:val="20"/>
              </w:rPr>
              <w:t>44, 51</w:t>
            </w:r>
          </w:p>
        </w:tc>
        <w:tc>
          <w:tcPr>
            <w:tcW w:w="2160" w:type="dxa"/>
            <w:shd w:val="clear" w:color="auto" w:fill="auto"/>
            <w:vAlign w:val="center"/>
          </w:tcPr>
          <w:p w14:paraId="0638A969" w14:textId="77777777" w:rsidR="0048603C" w:rsidRPr="00FB4146" w:rsidRDefault="0048603C" w:rsidP="00365829">
            <w:pPr>
              <w:jc w:val="center"/>
              <w:rPr>
                <w:sz w:val="20"/>
              </w:rPr>
            </w:pPr>
            <w:r w:rsidRPr="00FB4146">
              <w:rPr>
                <w:sz w:val="20"/>
              </w:rPr>
              <w:t>*FPL Farming, Ltd</w:t>
            </w:r>
          </w:p>
        </w:tc>
        <w:tc>
          <w:tcPr>
            <w:tcW w:w="1350" w:type="dxa"/>
            <w:shd w:val="clear" w:color="auto" w:fill="auto"/>
            <w:vAlign w:val="center"/>
          </w:tcPr>
          <w:p w14:paraId="46C7DA51" w14:textId="77777777" w:rsidR="0048603C" w:rsidRPr="00FB4146" w:rsidRDefault="0048603C" w:rsidP="00365829">
            <w:pPr>
              <w:jc w:val="center"/>
              <w:rPr>
                <w:sz w:val="20"/>
              </w:rPr>
            </w:pPr>
            <w:r w:rsidRPr="00FB4146">
              <w:rPr>
                <w:sz w:val="20"/>
              </w:rPr>
              <w:t>1,140.64</w:t>
            </w:r>
          </w:p>
        </w:tc>
        <w:tc>
          <w:tcPr>
            <w:tcW w:w="1350" w:type="dxa"/>
            <w:shd w:val="clear" w:color="auto" w:fill="auto"/>
            <w:vAlign w:val="center"/>
          </w:tcPr>
          <w:p w14:paraId="7C0F1F9A" w14:textId="77777777" w:rsidR="0048603C" w:rsidRPr="00FB4146" w:rsidRDefault="0048603C" w:rsidP="00365829">
            <w:pPr>
              <w:jc w:val="center"/>
              <w:rPr>
                <w:sz w:val="20"/>
              </w:rPr>
            </w:pPr>
            <w:r w:rsidRPr="00FB4146">
              <w:rPr>
                <w:sz w:val="20"/>
              </w:rPr>
              <w:t>1131.26</w:t>
            </w:r>
          </w:p>
        </w:tc>
        <w:tc>
          <w:tcPr>
            <w:tcW w:w="1800" w:type="dxa"/>
            <w:vAlign w:val="center"/>
          </w:tcPr>
          <w:p w14:paraId="6B3C5067" w14:textId="77777777" w:rsidR="0048603C" w:rsidRPr="00FB4146" w:rsidRDefault="0048603C" w:rsidP="00365829">
            <w:pPr>
              <w:jc w:val="center"/>
              <w:rPr>
                <w:sz w:val="20"/>
              </w:rPr>
            </w:pPr>
            <w:r w:rsidRPr="00FB4146">
              <w:rPr>
                <w:sz w:val="20"/>
              </w:rPr>
              <w:t>9.38</w:t>
            </w:r>
          </w:p>
        </w:tc>
        <w:tc>
          <w:tcPr>
            <w:tcW w:w="1710" w:type="dxa"/>
            <w:vAlign w:val="center"/>
          </w:tcPr>
          <w:p w14:paraId="03E56A32" w14:textId="77777777" w:rsidR="0048603C" w:rsidRPr="00FB4146" w:rsidRDefault="0048603C" w:rsidP="00365829">
            <w:pPr>
              <w:jc w:val="center"/>
              <w:rPr>
                <w:sz w:val="20"/>
              </w:rPr>
            </w:pPr>
            <w:r w:rsidRPr="00FB4146">
              <w:rPr>
                <w:sz w:val="20"/>
              </w:rPr>
              <w:t>Y</w:t>
            </w:r>
          </w:p>
        </w:tc>
      </w:tr>
      <w:tr w:rsidR="00365480" w:rsidRPr="00FB4146" w14:paraId="1E255BAA" w14:textId="77777777" w:rsidTr="007503EA">
        <w:trPr>
          <w:trHeight w:val="391"/>
          <w:jc w:val="center"/>
        </w:trPr>
        <w:tc>
          <w:tcPr>
            <w:tcW w:w="805" w:type="dxa"/>
            <w:vAlign w:val="center"/>
          </w:tcPr>
          <w:p w14:paraId="7437B6DA" w14:textId="77777777" w:rsidR="0048603C" w:rsidRPr="00FB4146" w:rsidRDefault="0048603C" w:rsidP="00365829">
            <w:pPr>
              <w:jc w:val="center"/>
              <w:rPr>
                <w:sz w:val="20"/>
              </w:rPr>
            </w:pPr>
            <w:r w:rsidRPr="00FB4146">
              <w:rPr>
                <w:sz w:val="20"/>
              </w:rPr>
              <w:t>*17</w:t>
            </w:r>
          </w:p>
        </w:tc>
        <w:tc>
          <w:tcPr>
            <w:tcW w:w="630" w:type="dxa"/>
            <w:vAlign w:val="center"/>
          </w:tcPr>
          <w:p w14:paraId="186EC19C" w14:textId="77777777" w:rsidR="0048603C" w:rsidRPr="00FB4146" w:rsidRDefault="0048603C" w:rsidP="00365829">
            <w:pPr>
              <w:jc w:val="center"/>
              <w:rPr>
                <w:sz w:val="20"/>
              </w:rPr>
            </w:pPr>
            <w:r w:rsidRPr="00FB4146">
              <w:rPr>
                <w:sz w:val="20"/>
              </w:rPr>
              <w:t>30</w:t>
            </w:r>
          </w:p>
        </w:tc>
        <w:tc>
          <w:tcPr>
            <w:tcW w:w="1080" w:type="dxa"/>
            <w:vAlign w:val="center"/>
          </w:tcPr>
          <w:p w14:paraId="6C062D40" w14:textId="77777777" w:rsidR="0048603C" w:rsidRPr="00FB4146" w:rsidRDefault="0048603C" w:rsidP="00365829">
            <w:pPr>
              <w:jc w:val="center"/>
              <w:rPr>
                <w:sz w:val="20"/>
              </w:rPr>
            </w:pPr>
          </w:p>
        </w:tc>
        <w:tc>
          <w:tcPr>
            <w:tcW w:w="2160" w:type="dxa"/>
            <w:vAlign w:val="center"/>
          </w:tcPr>
          <w:p w14:paraId="4402D734" w14:textId="77777777" w:rsidR="0048603C" w:rsidRPr="00FB4146" w:rsidRDefault="0048603C" w:rsidP="00365829">
            <w:pPr>
              <w:jc w:val="center"/>
              <w:rPr>
                <w:sz w:val="20"/>
              </w:rPr>
            </w:pPr>
            <w:r w:rsidRPr="00FB4146">
              <w:rPr>
                <w:sz w:val="20"/>
              </w:rPr>
              <w:t>*Third Texas Resources, LLC</w:t>
            </w:r>
          </w:p>
        </w:tc>
        <w:tc>
          <w:tcPr>
            <w:tcW w:w="1350" w:type="dxa"/>
            <w:vAlign w:val="center"/>
          </w:tcPr>
          <w:p w14:paraId="3C06AF8C" w14:textId="77777777" w:rsidR="0048603C" w:rsidRPr="00FB4146" w:rsidRDefault="0048603C" w:rsidP="00365829">
            <w:pPr>
              <w:jc w:val="center"/>
              <w:rPr>
                <w:sz w:val="20"/>
              </w:rPr>
            </w:pPr>
            <w:r w:rsidRPr="00FB4146">
              <w:rPr>
                <w:sz w:val="20"/>
              </w:rPr>
              <w:t>394.3016</w:t>
            </w:r>
          </w:p>
        </w:tc>
        <w:tc>
          <w:tcPr>
            <w:tcW w:w="1350" w:type="dxa"/>
            <w:vAlign w:val="center"/>
          </w:tcPr>
          <w:p w14:paraId="6789568A" w14:textId="77777777" w:rsidR="0048603C" w:rsidRPr="00FB4146" w:rsidRDefault="0048603C" w:rsidP="00365829">
            <w:pPr>
              <w:jc w:val="center"/>
              <w:rPr>
                <w:sz w:val="20"/>
              </w:rPr>
            </w:pPr>
            <w:r w:rsidRPr="00FB4146">
              <w:rPr>
                <w:sz w:val="20"/>
              </w:rPr>
              <w:t>396.54</w:t>
            </w:r>
          </w:p>
        </w:tc>
        <w:tc>
          <w:tcPr>
            <w:tcW w:w="1800" w:type="dxa"/>
            <w:vAlign w:val="center"/>
          </w:tcPr>
          <w:p w14:paraId="1AC9CD51" w14:textId="77777777" w:rsidR="0048603C" w:rsidRPr="00FB4146" w:rsidRDefault="0048603C" w:rsidP="00365829">
            <w:pPr>
              <w:jc w:val="center"/>
              <w:rPr>
                <w:sz w:val="20"/>
              </w:rPr>
            </w:pPr>
            <w:r w:rsidRPr="00FB4146">
              <w:rPr>
                <w:sz w:val="20"/>
              </w:rPr>
              <w:t>-2.24</w:t>
            </w:r>
          </w:p>
        </w:tc>
        <w:tc>
          <w:tcPr>
            <w:tcW w:w="1710" w:type="dxa"/>
            <w:vAlign w:val="center"/>
          </w:tcPr>
          <w:p w14:paraId="4AD66674" w14:textId="77777777" w:rsidR="0048603C" w:rsidRPr="00FB4146" w:rsidRDefault="0048603C" w:rsidP="00365829">
            <w:pPr>
              <w:jc w:val="center"/>
              <w:rPr>
                <w:sz w:val="20"/>
              </w:rPr>
            </w:pPr>
            <w:r w:rsidRPr="00FB4146">
              <w:rPr>
                <w:sz w:val="20"/>
              </w:rPr>
              <w:t>N</w:t>
            </w:r>
          </w:p>
        </w:tc>
      </w:tr>
      <w:tr w:rsidR="00365480" w:rsidRPr="00FB4146" w14:paraId="25E9FC6F" w14:textId="77777777" w:rsidTr="007503EA">
        <w:trPr>
          <w:trHeight w:val="391"/>
          <w:jc w:val="center"/>
        </w:trPr>
        <w:tc>
          <w:tcPr>
            <w:tcW w:w="805" w:type="dxa"/>
            <w:shd w:val="clear" w:color="auto" w:fill="auto"/>
            <w:vAlign w:val="center"/>
          </w:tcPr>
          <w:p w14:paraId="1A3A5556" w14:textId="77777777" w:rsidR="0048603C" w:rsidRPr="00FB4146" w:rsidRDefault="0048603C" w:rsidP="00365829">
            <w:pPr>
              <w:jc w:val="center"/>
              <w:rPr>
                <w:sz w:val="20"/>
              </w:rPr>
            </w:pPr>
            <w:r w:rsidRPr="00FB4146">
              <w:rPr>
                <w:sz w:val="20"/>
              </w:rPr>
              <w:t>*18</w:t>
            </w:r>
          </w:p>
        </w:tc>
        <w:tc>
          <w:tcPr>
            <w:tcW w:w="630" w:type="dxa"/>
            <w:shd w:val="clear" w:color="auto" w:fill="auto"/>
            <w:vAlign w:val="center"/>
          </w:tcPr>
          <w:p w14:paraId="4AE89025" w14:textId="77777777" w:rsidR="0048603C" w:rsidRPr="00FB4146" w:rsidRDefault="0048603C" w:rsidP="00365829">
            <w:pPr>
              <w:jc w:val="center"/>
              <w:rPr>
                <w:sz w:val="20"/>
              </w:rPr>
            </w:pPr>
            <w:r w:rsidRPr="00FB4146">
              <w:rPr>
                <w:sz w:val="20"/>
              </w:rPr>
              <w:t>31</w:t>
            </w:r>
          </w:p>
        </w:tc>
        <w:tc>
          <w:tcPr>
            <w:tcW w:w="1080" w:type="dxa"/>
            <w:shd w:val="clear" w:color="auto" w:fill="auto"/>
            <w:vAlign w:val="center"/>
          </w:tcPr>
          <w:p w14:paraId="56EEB55B" w14:textId="77777777" w:rsidR="0048603C" w:rsidRPr="00FB4146" w:rsidRDefault="0048603C" w:rsidP="00365829">
            <w:pPr>
              <w:jc w:val="center"/>
              <w:rPr>
                <w:sz w:val="20"/>
              </w:rPr>
            </w:pPr>
          </w:p>
        </w:tc>
        <w:tc>
          <w:tcPr>
            <w:tcW w:w="2160" w:type="dxa"/>
            <w:shd w:val="clear" w:color="auto" w:fill="auto"/>
            <w:vAlign w:val="center"/>
          </w:tcPr>
          <w:p w14:paraId="1EB03CB3" w14:textId="77777777" w:rsidR="0048603C" w:rsidRPr="00FB4146" w:rsidRDefault="0048603C" w:rsidP="00365829">
            <w:pPr>
              <w:jc w:val="center"/>
              <w:rPr>
                <w:sz w:val="20"/>
              </w:rPr>
            </w:pPr>
            <w:r w:rsidRPr="00FB4146">
              <w:rPr>
                <w:sz w:val="20"/>
              </w:rPr>
              <w:t>*PreCab, Inc.</w:t>
            </w:r>
          </w:p>
        </w:tc>
        <w:tc>
          <w:tcPr>
            <w:tcW w:w="1350" w:type="dxa"/>
            <w:shd w:val="clear" w:color="auto" w:fill="auto"/>
            <w:vAlign w:val="center"/>
          </w:tcPr>
          <w:p w14:paraId="6A15744B" w14:textId="77777777" w:rsidR="0048603C" w:rsidRPr="00FB4146" w:rsidRDefault="0048603C" w:rsidP="00365829">
            <w:pPr>
              <w:jc w:val="center"/>
              <w:rPr>
                <w:sz w:val="20"/>
              </w:rPr>
            </w:pPr>
            <w:r w:rsidRPr="00FB4146">
              <w:rPr>
                <w:sz w:val="20"/>
              </w:rPr>
              <w:t>1,400</w:t>
            </w:r>
          </w:p>
        </w:tc>
        <w:tc>
          <w:tcPr>
            <w:tcW w:w="1350" w:type="dxa"/>
            <w:shd w:val="clear" w:color="auto" w:fill="auto"/>
            <w:vAlign w:val="center"/>
          </w:tcPr>
          <w:p w14:paraId="541B5635" w14:textId="77777777" w:rsidR="0048603C" w:rsidRPr="00FB4146" w:rsidRDefault="0048603C" w:rsidP="00365829">
            <w:pPr>
              <w:jc w:val="center"/>
              <w:rPr>
                <w:sz w:val="20"/>
              </w:rPr>
            </w:pPr>
            <w:r w:rsidRPr="00FB4146">
              <w:rPr>
                <w:sz w:val="20"/>
              </w:rPr>
              <w:t>1395.36</w:t>
            </w:r>
          </w:p>
        </w:tc>
        <w:tc>
          <w:tcPr>
            <w:tcW w:w="1800" w:type="dxa"/>
            <w:vAlign w:val="center"/>
          </w:tcPr>
          <w:p w14:paraId="37C71DD9" w14:textId="77777777" w:rsidR="0048603C" w:rsidRPr="00FB4146" w:rsidRDefault="0048603C" w:rsidP="00365829">
            <w:pPr>
              <w:jc w:val="center"/>
              <w:rPr>
                <w:sz w:val="20"/>
                <w:highlight w:val="yellow"/>
              </w:rPr>
            </w:pPr>
            <w:r w:rsidRPr="00FB4146">
              <w:rPr>
                <w:sz w:val="20"/>
              </w:rPr>
              <w:t>4.64</w:t>
            </w:r>
          </w:p>
        </w:tc>
        <w:tc>
          <w:tcPr>
            <w:tcW w:w="1710" w:type="dxa"/>
            <w:vAlign w:val="center"/>
          </w:tcPr>
          <w:p w14:paraId="6CD0EB91" w14:textId="77777777" w:rsidR="0048603C" w:rsidRPr="00FB4146" w:rsidRDefault="0048603C" w:rsidP="00365829">
            <w:pPr>
              <w:jc w:val="center"/>
              <w:rPr>
                <w:sz w:val="20"/>
              </w:rPr>
            </w:pPr>
            <w:r w:rsidRPr="00FB4146">
              <w:rPr>
                <w:sz w:val="20"/>
              </w:rPr>
              <w:t>Y</w:t>
            </w:r>
          </w:p>
        </w:tc>
      </w:tr>
      <w:tr w:rsidR="00365480" w:rsidRPr="00FB4146" w14:paraId="76F4EC98" w14:textId="77777777" w:rsidTr="007503EA">
        <w:trPr>
          <w:trHeight w:val="391"/>
          <w:jc w:val="center"/>
        </w:trPr>
        <w:tc>
          <w:tcPr>
            <w:tcW w:w="805" w:type="dxa"/>
            <w:vAlign w:val="center"/>
          </w:tcPr>
          <w:p w14:paraId="1C85F163" w14:textId="77777777" w:rsidR="0048603C" w:rsidRPr="00FB4146" w:rsidRDefault="0048603C" w:rsidP="00365829">
            <w:pPr>
              <w:jc w:val="center"/>
              <w:rPr>
                <w:sz w:val="20"/>
              </w:rPr>
            </w:pPr>
            <w:r w:rsidRPr="00FB4146">
              <w:rPr>
                <w:sz w:val="20"/>
              </w:rPr>
              <w:t>*19</w:t>
            </w:r>
          </w:p>
        </w:tc>
        <w:tc>
          <w:tcPr>
            <w:tcW w:w="630" w:type="dxa"/>
            <w:vAlign w:val="center"/>
          </w:tcPr>
          <w:p w14:paraId="598A2C3E" w14:textId="77777777" w:rsidR="0048603C" w:rsidRPr="00FB4146" w:rsidRDefault="0048603C" w:rsidP="00365829">
            <w:pPr>
              <w:jc w:val="center"/>
              <w:rPr>
                <w:sz w:val="20"/>
              </w:rPr>
            </w:pPr>
            <w:r w:rsidRPr="00FB4146">
              <w:rPr>
                <w:sz w:val="20"/>
              </w:rPr>
              <w:t>32</w:t>
            </w:r>
          </w:p>
        </w:tc>
        <w:tc>
          <w:tcPr>
            <w:tcW w:w="1080" w:type="dxa"/>
            <w:vAlign w:val="center"/>
          </w:tcPr>
          <w:p w14:paraId="24D03917" w14:textId="77777777" w:rsidR="0048603C" w:rsidRPr="00FB4146" w:rsidRDefault="0048603C" w:rsidP="00365829">
            <w:pPr>
              <w:jc w:val="center"/>
              <w:rPr>
                <w:sz w:val="20"/>
              </w:rPr>
            </w:pPr>
            <w:r w:rsidRPr="00FB4146">
              <w:rPr>
                <w:sz w:val="20"/>
              </w:rPr>
              <w:t>33</w:t>
            </w:r>
          </w:p>
        </w:tc>
        <w:tc>
          <w:tcPr>
            <w:tcW w:w="2160" w:type="dxa"/>
            <w:vAlign w:val="center"/>
          </w:tcPr>
          <w:p w14:paraId="632AF6C7" w14:textId="77777777" w:rsidR="0048603C" w:rsidRPr="00FB4146" w:rsidRDefault="0048603C" w:rsidP="00365829">
            <w:pPr>
              <w:jc w:val="center"/>
              <w:rPr>
                <w:sz w:val="20"/>
              </w:rPr>
            </w:pPr>
            <w:r w:rsidRPr="00FB4146">
              <w:rPr>
                <w:sz w:val="20"/>
              </w:rPr>
              <w:t>*Daniel and Lisa Simnacher</w:t>
            </w:r>
          </w:p>
        </w:tc>
        <w:tc>
          <w:tcPr>
            <w:tcW w:w="1350" w:type="dxa"/>
            <w:vAlign w:val="center"/>
          </w:tcPr>
          <w:p w14:paraId="024A1ED1" w14:textId="77777777" w:rsidR="0048603C" w:rsidRPr="00FB4146" w:rsidRDefault="0048603C" w:rsidP="00365829">
            <w:pPr>
              <w:jc w:val="center"/>
              <w:rPr>
                <w:sz w:val="20"/>
              </w:rPr>
            </w:pPr>
            <w:r w:rsidRPr="00FB4146">
              <w:rPr>
                <w:sz w:val="20"/>
              </w:rPr>
              <w:t>3,747.35</w:t>
            </w:r>
          </w:p>
        </w:tc>
        <w:tc>
          <w:tcPr>
            <w:tcW w:w="1350" w:type="dxa"/>
            <w:vAlign w:val="center"/>
          </w:tcPr>
          <w:p w14:paraId="708CE854" w14:textId="77777777" w:rsidR="0048603C" w:rsidRPr="00FB4146" w:rsidRDefault="0048603C" w:rsidP="00365829">
            <w:pPr>
              <w:jc w:val="center"/>
              <w:rPr>
                <w:sz w:val="20"/>
              </w:rPr>
            </w:pPr>
            <w:r w:rsidRPr="00FB4146">
              <w:rPr>
                <w:sz w:val="20"/>
              </w:rPr>
              <w:t>3738.74</w:t>
            </w:r>
          </w:p>
        </w:tc>
        <w:tc>
          <w:tcPr>
            <w:tcW w:w="1800" w:type="dxa"/>
            <w:vAlign w:val="center"/>
          </w:tcPr>
          <w:p w14:paraId="68B9C564" w14:textId="77777777" w:rsidR="0048603C" w:rsidRPr="00FB4146" w:rsidRDefault="0048603C" w:rsidP="00365829">
            <w:pPr>
              <w:jc w:val="center"/>
              <w:rPr>
                <w:sz w:val="20"/>
              </w:rPr>
            </w:pPr>
            <w:r w:rsidRPr="00FB4146">
              <w:rPr>
                <w:sz w:val="20"/>
              </w:rPr>
              <w:t>8.61</w:t>
            </w:r>
          </w:p>
        </w:tc>
        <w:tc>
          <w:tcPr>
            <w:tcW w:w="1710" w:type="dxa"/>
            <w:vAlign w:val="center"/>
          </w:tcPr>
          <w:p w14:paraId="39D68D3B" w14:textId="5F7890D7" w:rsidR="0048603C" w:rsidRPr="00FB4146" w:rsidRDefault="00ED4842" w:rsidP="00365829">
            <w:pPr>
              <w:jc w:val="center"/>
              <w:rPr>
                <w:sz w:val="20"/>
              </w:rPr>
            </w:pPr>
            <w:r w:rsidRPr="00FB4146">
              <w:rPr>
                <w:sz w:val="20"/>
              </w:rPr>
              <w:t>Y; Email</w:t>
            </w:r>
          </w:p>
        </w:tc>
      </w:tr>
      <w:tr w:rsidR="00365480" w:rsidRPr="00FB4146" w14:paraId="130D009F" w14:textId="77777777" w:rsidTr="007503EA">
        <w:trPr>
          <w:trHeight w:val="391"/>
          <w:jc w:val="center"/>
        </w:trPr>
        <w:tc>
          <w:tcPr>
            <w:tcW w:w="805" w:type="dxa"/>
            <w:shd w:val="clear" w:color="auto" w:fill="auto"/>
            <w:vAlign w:val="center"/>
          </w:tcPr>
          <w:p w14:paraId="2D256D18" w14:textId="77777777" w:rsidR="0048603C" w:rsidRPr="00FB4146" w:rsidRDefault="0048603C" w:rsidP="00365829">
            <w:pPr>
              <w:jc w:val="center"/>
              <w:rPr>
                <w:sz w:val="20"/>
              </w:rPr>
            </w:pPr>
            <w:r w:rsidRPr="00FB4146">
              <w:rPr>
                <w:sz w:val="20"/>
              </w:rPr>
              <w:t>20</w:t>
            </w:r>
          </w:p>
        </w:tc>
        <w:tc>
          <w:tcPr>
            <w:tcW w:w="630" w:type="dxa"/>
            <w:shd w:val="clear" w:color="auto" w:fill="auto"/>
            <w:vAlign w:val="center"/>
          </w:tcPr>
          <w:p w14:paraId="0FD6FE86" w14:textId="77777777" w:rsidR="0048603C" w:rsidRPr="00FB4146" w:rsidRDefault="0048603C" w:rsidP="00365829">
            <w:pPr>
              <w:jc w:val="center"/>
              <w:rPr>
                <w:sz w:val="20"/>
              </w:rPr>
            </w:pPr>
            <w:r w:rsidRPr="00FB4146">
              <w:rPr>
                <w:sz w:val="20"/>
              </w:rPr>
              <w:t>34</w:t>
            </w:r>
          </w:p>
        </w:tc>
        <w:tc>
          <w:tcPr>
            <w:tcW w:w="1080" w:type="dxa"/>
            <w:shd w:val="clear" w:color="auto" w:fill="auto"/>
            <w:vAlign w:val="center"/>
          </w:tcPr>
          <w:p w14:paraId="45EF1520" w14:textId="77777777" w:rsidR="0048603C" w:rsidRPr="00FB4146" w:rsidRDefault="0048603C" w:rsidP="00365829">
            <w:pPr>
              <w:jc w:val="center"/>
              <w:rPr>
                <w:sz w:val="20"/>
              </w:rPr>
            </w:pPr>
          </w:p>
        </w:tc>
        <w:tc>
          <w:tcPr>
            <w:tcW w:w="2160" w:type="dxa"/>
            <w:shd w:val="clear" w:color="auto" w:fill="auto"/>
            <w:vAlign w:val="center"/>
          </w:tcPr>
          <w:p w14:paraId="000A3A2E" w14:textId="77777777" w:rsidR="0048603C" w:rsidRPr="00FB4146" w:rsidRDefault="0048603C" w:rsidP="00365829">
            <w:pPr>
              <w:jc w:val="center"/>
              <w:rPr>
                <w:sz w:val="20"/>
              </w:rPr>
            </w:pPr>
            <w:r w:rsidRPr="00FB4146">
              <w:rPr>
                <w:sz w:val="20"/>
              </w:rPr>
              <w:t>Bill Kornegay</w:t>
            </w:r>
          </w:p>
        </w:tc>
        <w:tc>
          <w:tcPr>
            <w:tcW w:w="1350" w:type="dxa"/>
            <w:shd w:val="clear" w:color="auto" w:fill="auto"/>
            <w:vAlign w:val="center"/>
          </w:tcPr>
          <w:p w14:paraId="2366AA1D" w14:textId="77777777" w:rsidR="0048603C" w:rsidRPr="00FB4146" w:rsidRDefault="0048603C" w:rsidP="00365829">
            <w:pPr>
              <w:jc w:val="center"/>
              <w:rPr>
                <w:sz w:val="20"/>
              </w:rPr>
            </w:pPr>
            <w:r w:rsidRPr="00FB4146">
              <w:rPr>
                <w:sz w:val="20"/>
              </w:rPr>
              <w:t>100.96</w:t>
            </w:r>
          </w:p>
        </w:tc>
        <w:tc>
          <w:tcPr>
            <w:tcW w:w="1350" w:type="dxa"/>
            <w:shd w:val="clear" w:color="auto" w:fill="auto"/>
            <w:vAlign w:val="center"/>
          </w:tcPr>
          <w:p w14:paraId="3498E53E" w14:textId="77777777" w:rsidR="0048603C" w:rsidRPr="00FB4146" w:rsidRDefault="0048603C" w:rsidP="00365829">
            <w:pPr>
              <w:jc w:val="center"/>
              <w:rPr>
                <w:sz w:val="20"/>
              </w:rPr>
            </w:pPr>
            <w:r w:rsidRPr="00FB4146">
              <w:rPr>
                <w:sz w:val="20"/>
              </w:rPr>
              <w:t>88.74</w:t>
            </w:r>
          </w:p>
        </w:tc>
        <w:tc>
          <w:tcPr>
            <w:tcW w:w="1800" w:type="dxa"/>
            <w:vAlign w:val="center"/>
          </w:tcPr>
          <w:p w14:paraId="689F404E" w14:textId="77777777" w:rsidR="0048603C" w:rsidRPr="00FB4146" w:rsidRDefault="0048603C" w:rsidP="00365829">
            <w:pPr>
              <w:jc w:val="center"/>
              <w:rPr>
                <w:sz w:val="20"/>
              </w:rPr>
            </w:pPr>
            <w:r w:rsidRPr="00FB4146">
              <w:rPr>
                <w:sz w:val="20"/>
              </w:rPr>
              <w:t>12.22</w:t>
            </w:r>
          </w:p>
        </w:tc>
        <w:tc>
          <w:tcPr>
            <w:tcW w:w="1710" w:type="dxa"/>
            <w:vAlign w:val="center"/>
          </w:tcPr>
          <w:p w14:paraId="4072E6CC" w14:textId="77777777" w:rsidR="0048603C" w:rsidRPr="00FB4146" w:rsidRDefault="0048603C" w:rsidP="00365829">
            <w:pPr>
              <w:jc w:val="center"/>
              <w:rPr>
                <w:sz w:val="20"/>
              </w:rPr>
            </w:pPr>
            <w:r w:rsidRPr="00FB4146">
              <w:rPr>
                <w:sz w:val="20"/>
              </w:rPr>
              <w:t>Y</w:t>
            </w:r>
          </w:p>
        </w:tc>
      </w:tr>
      <w:tr w:rsidR="00365480" w:rsidRPr="00FB4146" w14:paraId="348781EE" w14:textId="77777777" w:rsidTr="007503EA">
        <w:trPr>
          <w:trHeight w:val="391"/>
          <w:jc w:val="center"/>
        </w:trPr>
        <w:tc>
          <w:tcPr>
            <w:tcW w:w="805" w:type="dxa"/>
            <w:shd w:val="clear" w:color="auto" w:fill="auto"/>
            <w:vAlign w:val="center"/>
          </w:tcPr>
          <w:p w14:paraId="74DD8570" w14:textId="77777777" w:rsidR="0048603C" w:rsidRPr="00FB4146" w:rsidRDefault="0048603C" w:rsidP="00365829">
            <w:pPr>
              <w:jc w:val="center"/>
              <w:rPr>
                <w:sz w:val="20"/>
              </w:rPr>
            </w:pPr>
            <w:r w:rsidRPr="00FB4146">
              <w:rPr>
                <w:sz w:val="20"/>
              </w:rPr>
              <w:t>*21</w:t>
            </w:r>
          </w:p>
        </w:tc>
        <w:tc>
          <w:tcPr>
            <w:tcW w:w="630" w:type="dxa"/>
            <w:shd w:val="clear" w:color="auto" w:fill="auto"/>
            <w:vAlign w:val="center"/>
          </w:tcPr>
          <w:p w14:paraId="715503EF" w14:textId="77777777" w:rsidR="0048603C" w:rsidRPr="00FB4146" w:rsidRDefault="0048603C" w:rsidP="00365829">
            <w:pPr>
              <w:jc w:val="center"/>
              <w:rPr>
                <w:sz w:val="20"/>
              </w:rPr>
            </w:pPr>
            <w:r w:rsidRPr="00FB4146">
              <w:rPr>
                <w:sz w:val="20"/>
              </w:rPr>
              <w:t>36</w:t>
            </w:r>
          </w:p>
        </w:tc>
        <w:tc>
          <w:tcPr>
            <w:tcW w:w="1080" w:type="dxa"/>
            <w:shd w:val="clear" w:color="auto" w:fill="auto"/>
            <w:vAlign w:val="center"/>
          </w:tcPr>
          <w:p w14:paraId="6584D78A" w14:textId="77777777" w:rsidR="0048603C" w:rsidRPr="00FB4146" w:rsidRDefault="0048603C" w:rsidP="00365829">
            <w:pPr>
              <w:jc w:val="center"/>
              <w:rPr>
                <w:sz w:val="20"/>
              </w:rPr>
            </w:pPr>
          </w:p>
        </w:tc>
        <w:tc>
          <w:tcPr>
            <w:tcW w:w="2160" w:type="dxa"/>
            <w:shd w:val="clear" w:color="auto" w:fill="auto"/>
            <w:vAlign w:val="center"/>
          </w:tcPr>
          <w:p w14:paraId="344DC2BE" w14:textId="77777777" w:rsidR="0048603C" w:rsidRPr="00FB4146" w:rsidRDefault="0048603C" w:rsidP="00365829">
            <w:pPr>
              <w:jc w:val="center"/>
              <w:rPr>
                <w:sz w:val="20"/>
              </w:rPr>
            </w:pPr>
            <w:r w:rsidRPr="00FB4146">
              <w:rPr>
                <w:sz w:val="20"/>
              </w:rPr>
              <w:t>*Weldon Alders</w:t>
            </w:r>
          </w:p>
        </w:tc>
        <w:tc>
          <w:tcPr>
            <w:tcW w:w="1350" w:type="dxa"/>
            <w:shd w:val="clear" w:color="auto" w:fill="auto"/>
            <w:vAlign w:val="center"/>
          </w:tcPr>
          <w:p w14:paraId="2634C54C" w14:textId="77777777" w:rsidR="0048603C" w:rsidRPr="00FB4146" w:rsidRDefault="0048603C" w:rsidP="00365829">
            <w:pPr>
              <w:jc w:val="center"/>
              <w:rPr>
                <w:sz w:val="20"/>
              </w:rPr>
            </w:pPr>
            <w:r w:rsidRPr="00FB4146">
              <w:rPr>
                <w:sz w:val="20"/>
              </w:rPr>
              <w:t>9,011.6679</w:t>
            </w:r>
          </w:p>
        </w:tc>
        <w:tc>
          <w:tcPr>
            <w:tcW w:w="1350" w:type="dxa"/>
            <w:shd w:val="clear" w:color="auto" w:fill="auto"/>
            <w:vAlign w:val="center"/>
          </w:tcPr>
          <w:p w14:paraId="5181B905" w14:textId="77777777" w:rsidR="0048603C" w:rsidRPr="00FB4146" w:rsidRDefault="0048603C" w:rsidP="00365829">
            <w:pPr>
              <w:jc w:val="center"/>
              <w:rPr>
                <w:sz w:val="20"/>
              </w:rPr>
            </w:pPr>
            <w:r w:rsidRPr="00FB4146">
              <w:rPr>
                <w:sz w:val="20"/>
              </w:rPr>
              <w:t>1653.13</w:t>
            </w:r>
          </w:p>
        </w:tc>
        <w:tc>
          <w:tcPr>
            <w:tcW w:w="1800" w:type="dxa"/>
            <w:vAlign w:val="center"/>
          </w:tcPr>
          <w:p w14:paraId="78A3C86F" w14:textId="77777777" w:rsidR="0048603C" w:rsidRPr="00FB4146" w:rsidRDefault="0048603C" w:rsidP="00365829">
            <w:pPr>
              <w:jc w:val="center"/>
              <w:rPr>
                <w:sz w:val="20"/>
              </w:rPr>
            </w:pPr>
            <w:r w:rsidRPr="00FB4146">
              <w:rPr>
                <w:sz w:val="20"/>
              </w:rPr>
              <w:t>7,358.54</w:t>
            </w:r>
          </w:p>
        </w:tc>
        <w:tc>
          <w:tcPr>
            <w:tcW w:w="1710" w:type="dxa"/>
            <w:vAlign w:val="center"/>
          </w:tcPr>
          <w:p w14:paraId="3E4D3F70" w14:textId="77777777" w:rsidR="0048603C" w:rsidRPr="00FB4146" w:rsidRDefault="0048603C" w:rsidP="00365829">
            <w:pPr>
              <w:jc w:val="center"/>
              <w:rPr>
                <w:sz w:val="20"/>
              </w:rPr>
            </w:pPr>
            <w:r w:rsidRPr="00FB4146">
              <w:rPr>
                <w:sz w:val="20"/>
              </w:rPr>
              <w:t>Y</w:t>
            </w:r>
          </w:p>
        </w:tc>
      </w:tr>
      <w:tr w:rsidR="00365480" w:rsidRPr="00FB4146" w14:paraId="166AE85D" w14:textId="77777777" w:rsidTr="007503EA">
        <w:trPr>
          <w:trHeight w:val="467"/>
          <w:jc w:val="center"/>
        </w:trPr>
        <w:tc>
          <w:tcPr>
            <w:tcW w:w="805" w:type="dxa"/>
            <w:vAlign w:val="center"/>
          </w:tcPr>
          <w:p w14:paraId="7838DBD9" w14:textId="77777777" w:rsidR="0048603C" w:rsidRPr="00FB4146" w:rsidRDefault="0048603C" w:rsidP="00365829">
            <w:pPr>
              <w:jc w:val="center"/>
              <w:rPr>
                <w:sz w:val="20"/>
              </w:rPr>
            </w:pPr>
            <w:r w:rsidRPr="00FB4146">
              <w:rPr>
                <w:sz w:val="20"/>
              </w:rPr>
              <w:t>22</w:t>
            </w:r>
          </w:p>
        </w:tc>
        <w:tc>
          <w:tcPr>
            <w:tcW w:w="630" w:type="dxa"/>
            <w:vAlign w:val="center"/>
          </w:tcPr>
          <w:p w14:paraId="385700EE" w14:textId="77777777" w:rsidR="0048603C" w:rsidRPr="00FB4146" w:rsidRDefault="0048603C" w:rsidP="00365829">
            <w:pPr>
              <w:jc w:val="center"/>
              <w:rPr>
                <w:sz w:val="20"/>
              </w:rPr>
            </w:pPr>
            <w:r w:rsidRPr="00FB4146">
              <w:rPr>
                <w:sz w:val="20"/>
              </w:rPr>
              <w:t>37</w:t>
            </w:r>
          </w:p>
        </w:tc>
        <w:tc>
          <w:tcPr>
            <w:tcW w:w="1080" w:type="dxa"/>
            <w:vAlign w:val="center"/>
          </w:tcPr>
          <w:p w14:paraId="7CCB6FEB" w14:textId="77777777" w:rsidR="0048603C" w:rsidRPr="00FB4146" w:rsidRDefault="0048603C" w:rsidP="00365829">
            <w:pPr>
              <w:jc w:val="center"/>
              <w:rPr>
                <w:sz w:val="20"/>
              </w:rPr>
            </w:pPr>
          </w:p>
        </w:tc>
        <w:tc>
          <w:tcPr>
            <w:tcW w:w="2160" w:type="dxa"/>
            <w:vAlign w:val="center"/>
          </w:tcPr>
          <w:p w14:paraId="239172D3" w14:textId="77777777" w:rsidR="0048603C" w:rsidRPr="00FB4146" w:rsidRDefault="0048603C" w:rsidP="00365829">
            <w:pPr>
              <w:jc w:val="center"/>
              <w:rPr>
                <w:sz w:val="20"/>
              </w:rPr>
            </w:pPr>
            <w:r w:rsidRPr="00FB4146">
              <w:rPr>
                <w:sz w:val="20"/>
              </w:rPr>
              <w:t>Bannister Trust</w:t>
            </w:r>
          </w:p>
        </w:tc>
        <w:tc>
          <w:tcPr>
            <w:tcW w:w="1350" w:type="dxa"/>
            <w:vAlign w:val="center"/>
          </w:tcPr>
          <w:p w14:paraId="1DEEC439" w14:textId="77777777" w:rsidR="0048603C" w:rsidRPr="00FB4146" w:rsidRDefault="0048603C" w:rsidP="00365829">
            <w:pPr>
              <w:jc w:val="center"/>
              <w:rPr>
                <w:sz w:val="20"/>
              </w:rPr>
            </w:pPr>
            <w:r w:rsidRPr="00FB4146">
              <w:rPr>
                <w:sz w:val="20"/>
              </w:rPr>
              <w:t>204.07</w:t>
            </w:r>
          </w:p>
        </w:tc>
        <w:tc>
          <w:tcPr>
            <w:tcW w:w="1350" w:type="dxa"/>
            <w:vAlign w:val="center"/>
          </w:tcPr>
          <w:p w14:paraId="6BEA81B1" w14:textId="77777777" w:rsidR="0048603C" w:rsidRPr="00FB4146" w:rsidRDefault="0048603C" w:rsidP="00365829">
            <w:pPr>
              <w:jc w:val="center"/>
              <w:rPr>
                <w:strike/>
                <w:sz w:val="20"/>
              </w:rPr>
            </w:pPr>
            <w:r w:rsidRPr="00FB4146">
              <w:rPr>
                <w:sz w:val="20"/>
              </w:rPr>
              <w:t>187.36</w:t>
            </w:r>
          </w:p>
        </w:tc>
        <w:tc>
          <w:tcPr>
            <w:tcW w:w="1800" w:type="dxa"/>
            <w:vAlign w:val="center"/>
          </w:tcPr>
          <w:p w14:paraId="1E7E4BFA" w14:textId="77777777" w:rsidR="0048603C" w:rsidRPr="00FB4146" w:rsidRDefault="0048603C" w:rsidP="00365829">
            <w:pPr>
              <w:jc w:val="center"/>
              <w:rPr>
                <w:sz w:val="20"/>
              </w:rPr>
            </w:pPr>
            <w:r w:rsidRPr="00FB4146">
              <w:rPr>
                <w:sz w:val="20"/>
              </w:rPr>
              <w:t>16.71</w:t>
            </w:r>
          </w:p>
        </w:tc>
        <w:tc>
          <w:tcPr>
            <w:tcW w:w="1710" w:type="dxa"/>
            <w:vAlign w:val="center"/>
          </w:tcPr>
          <w:p w14:paraId="6E358637" w14:textId="77777777" w:rsidR="0048603C" w:rsidRPr="00FB4146" w:rsidRDefault="0048603C" w:rsidP="00365829">
            <w:pPr>
              <w:jc w:val="center"/>
              <w:rPr>
                <w:sz w:val="20"/>
              </w:rPr>
            </w:pPr>
            <w:r w:rsidRPr="00FB4146">
              <w:rPr>
                <w:sz w:val="20"/>
              </w:rPr>
              <w:t>Y</w:t>
            </w:r>
          </w:p>
        </w:tc>
      </w:tr>
      <w:tr w:rsidR="00365480" w:rsidRPr="00FB4146" w14:paraId="380AD361" w14:textId="77777777" w:rsidTr="007503EA">
        <w:trPr>
          <w:trHeight w:val="391"/>
          <w:jc w:val="center"/>
        </w:trPr>
        <w:tc>
          <w:tcPr>
            <w:tcW w:w="805" w:type="dxa"/>
            <w:vAlign w:val="center"/>
          </w:tcPr>
          <w:p w14:paraId="1E60FF58" w14:textId="77777777" w:rsidR="0048603C" w:rsidRPr="00FB4146" w:rsidRDefault="0048603C" w:rsidP="00365829">
            <w:pPr>
              <w:jc w:val="center"/>
              <w:rPr>
                <w:sz w:val="20"/>
              </w:rPr>
            </w:pPr>
            <w:r w:rsidRPr="00FB4146">
              <w:rPr>
                <w:sz w:val="20"/>
              </w:rPr>
              <w:t>*23</w:t>
            </w:r>
          </w:p>
        </w:tc>
        <w:tc>
          <w:tcPr>
            <w:tcW w:w="630" w:type="dxa"/>
            <w:vAlign w:val="center"/>
          </w:tcPr>
          <w:p w14:paraId="0A30985B" w14:textId="77777777" w:rsidR="0048603C" w:rsidRPr="00FB4146" w:rsidRDefault="0048603C" w:rsidP="00365829">
            <w:pPr>
              <w:jc w:val="center"/>
              <w:rPr>
                <w:sz w:val="20"/>
              </w:rPr>
            </w:pPr>
            <w:r w:rsidRPr="00FB4146">
              <w:rPr>
                <w:sz w:val="20"/>
              </w:rPr>
              <w:t>47</w:t>
            </w:r>
          </w:p>
        </w:tc>
        <w:tc>
          <w:tcPr>
            <w:tcW w:w="1080" w:type="dxa"/>
            <w:vAlign w:val="center"/>
          </w:tcPr>
          <w:p w14:paraId="0551962E" w14:textId="77777777" w:rsidR="0048603C" w:rsidRPr="00FB4146" w:rsidRDefault="0048603C" w:rsidP="00365829">
            <w:pPr>
              <w:jc w:val="center"/>
              <w:rPr>
                <w:sz w:val="20"/>
              </w:rPr>
            </w:pPr>
          </w:p>
        </w:tc>
        <w:tc>
          <w:tcPr>
            <w:tcW w:w="2160" w:type="dxa"/>
            <w:vAlign w:val="center"/>
          </w:tcPr>
          <w:p w14:paraId="25FB2241" w14:textId="77777777" w:rsidR="0048603C" w:rsidRPr="00FB4146" w:rsidRDefault="0048603C" w:rsidP="00365829">
            <w:pPr>
              <w:jc w:val="center"/>
              <w:rPr>
                <w:sz w:val="20"/>
              </w:rPr>
            </w:pPr>
            <w:r w:rsidRPr="00FB4146">
              <w:rPr>
                <w:sz w:val="20"/>
              </w:rPr>
              <w:t>*Keith &amp; Connie Fitzhenry</w:t>
            </w:r>
          </w:p>
        </w:tc>
        <w:tc>
          <w:tcPr>
            <w:tcW w:w="1350" w:type="dxa"/>
            <w:vAlign w:val="center"/>
          </w:tcPr>
          <w:p w14:paraId="2E5DCC4A" w14:textId="77777777" w:rsidR="0048603C" w:rsidRPr="00FB4146" w:rsidRDefault="0048603C" w:rsidP="00365829">
            <w:pPr>
              <w:jc w:val="center"/>
              <w:rPr>
                <w:sz w:val="20"/>
              </w:rPr>
            </w:pPr>
            <w:r w:rsidRPr="00FB4146">
              <w:rPr>
                <w:sz w:val="20"/>
              </w:rPr>
              <w:t>85.45</w:t>
            </w:r>
          </w:p>
        </w:tc>
        <w:tc>
          <w:tcPr>
            <w:tcW w:w="1350" w:type="dxa"/>
            <w:vAlign w:val="center"/>
          </w:tcPr>
          <w:p w14:paraId="5F7300F5" w14:textId="77777777" w:rsidR="0048603C" w:rsidRPr="00FB4146" w:rsidRDefault="0048603C" w:rsidP="00365829">
            <w:pPr>
              <w:jc w:val="center"/>
              <w:rPr>
                <w:sz w:val="20"/>
              </w:rPr>
            </w:pPr>
            <w:r w:rsidRPr="00FB4146">
              <w:rPr>
                <w:sz w:val="20"/>
              </w:rPr>
              <w:t>87.32</w:t>
            </w:r>
          </w:p>
        </w:tc>
        <w:tc>
          <w:tcPr>
            <w:tcW w:w="1800" w:type="dxa"/>
            <w:vAlign w:val="center"/>
          </w:tcPr>
          <w:p w14:paraId="59F89B2F" w14:textId="77777777" w:rsidR="0048603C" w:rsidRPr="00FB4146" w:rsidRDefault="0048603C" w:rsidP="00365829">
            <w:pPr>
              <w:jc w:val="center"/>
              <w:rPr>
                <w:sz w:val="20"/>
              </w:rPr>
            </w:pPr>
            <w:r w:rsidRPr="00FB4146">
              <w:rPr>
                <w:sz w:val="20"/>
              </w:rPr>
              <w:t>-1.87</w:t>
            </w:r>
          </w:p>
        </w:tc>
        <w:tc>
          <w:tcPr>
            <w:tcW w:w="1710" w:type="dxa"/>
            <w:vAlign w:val="center"/>
          </w:tcPr>
          <w:p w14:paraId="31662E4B" w14:textId="2F5979B3" w:rsidR="0048603C" w:rsidRPr="00FB4146" w:rsidRDefault="00ED4842" w:rsidP="00365829">
            <w:pPr>
              <w:jc w:val="center"/>
              <w:rPr>
                <w:sz w:val="20"/>
              </w:rPr>
            </w:pPr>
            <w:r w:rsidRPr="00FB4146">
              <w:rPr>
                <w:sz w:val="20"/>
              </w:rPr>
              <w:t>Y; Email</w:t>
            </w:r>
          </w:p>
        </w:tc>
      </w:tr>
      <w:tr w:rsidR="00365480" w:rsidRPr="00FB4146" w14:paraId="3FBAA06E" w14:textId="77777777" w:rsidTr="007503EA">
        <w:trPr>
          <w:trHeight w:val="391"/>
          <w:jc w:val="center"/>
        </w:trPr>
        <w:tc>
          <w:tcPr>
            <w:tcW w:w="805" w:type="dxa"/>
            <w:vAlign w:val="center"/>
          </w:tcPr>
          <w:p w14:paraId="125C0BCE" w14:textId="77777777" w:rsidR="0048603C" w:rsidRPr="00FB4146" w:rsidRDefault="0048603C" w:rsidP="00365829">
            <w:pPr>
              <w:jc w:val="center"/>
              <w:rPr>
                <w:sz w:val="20"/>
              </w:rPr>
            </w:pPr>
            <w:r w:rsidRPr="00FB4146">
              <w:rPr>
                <w:sz w:val="20"/>
              </w:rPr>
              <w:t>24</w:t>
            </w:r>
          </w:p>
        </w:tc>
        <w:tc>
          <w:tcPr>
            <w:tcW w:w="630" w:type="dxa"/>
            <w:vAlign w:val="center"/>
          </w:tcPr>
          <w:p w14:paraId="703D8FF6" w14:textId="77777777" w:rsidR="0048603C" w:rsidRPr="00FB4146" w:rsidRDefault="0048603C" w:rsidP="00365829">
            <w:pPr>
              <w:jc w:val="center"/>
              <w:rPr>
                <w:sz w:val="20"/>
              </w:rPr>
            </w:pPr>
            <w:r w:rsidRPr="00FB4146">
              <w:rPr>
                <w:sz w:val="20"/>
              </w:rPr>
              <w:t>48</w:t>
            </w:r>
          </w:p>
        </w:tc>
        <w:tc>
          <w:tcPr>
            <w:tcW w:w="1080" w:type="dxa"/>
            <w:vAlign w:val="center"/>
          </w:tcPr>
          <w:p w14:paraId="04C8BE11" w14:textId="77777777" w:rsidR="0048603C" w:rsidRPr="00FB4146" w:rsidRDefault="0048603C" w:rsidP="00365829">
            <w:pPr>
              <w:jc w:val="center"/>
              <w:rPr>
                <w:sz w:val="20"/>
              </w:rPr>
            </w:pPr>
          </w:p>
        </w:tc>
        <w:tc>
          <w:tcPr>
            <w:tcW w:w="2160" w:type="dxa"/>
            <w:vAlign w:val="center"/>
          </w:tcPr>
          <w:p w14:paraId="243042A8" w14:textId="77777777" w:rsidR="0048603C" w:rsidRPr="00FB4146" w:rsidRDefault="0048603C" w:rsidP="00365829">
            <w:pPr>
              <w:jc w:val="center"/>
              <w:rPr>
                <w:sz w:val="20"/>
              </w:rPr>
            </w:pPr>
            <w:r w:rsidRPr="00FB4146">
              <w:rPr>
                <w:sz w:val="20"/>
              </w:rPr>
              <w:t>Cedar Bayou Wildlife, LLC</w:t>
            </w:r>
          </w:p>
        </w:tc>
        <w:tc>
          <w:tcPr>
            <w:tcW w:w="1350" w:type="dxa"/>
            <w:vAlign w:val="center"/>
          </w:tcPr>
          <w:p w14:paraId="6A79EE83" w14:textId="77777777" w:rsidR="0048603C" w:rsidRPr="00FB4146" w:rsidRDefault="0048603C" w:rsidP="00365829">
            <w:pPr>
              <w:jc w:val="center"/>
              <w:rPr>
                <w:sz w:val="20"/>
              </w:rPr>
            </w:pPr>
            <w:r w:rsidRPr="00FB4146">
              <w:rPr>
                <w:sz w:val="20"/>
              </w:rPr>
              <w:t>1,140.77</w:t>
            </w:r>
          </w:p>
        </w:tc>
        <w:tc>
          <w:tcPr>
            <w:tcW w:w="1350" w:type="dxa"/>
            <w:vAlign w:val="center"/>
          </w:tcPr>
          <w:p w14:paraId="62BFFC5E" w14:textId="77777777" w:rsidR="0048603C" w:rsidRPr="00FB4146" w:rsidRDefault="0048603C" w:rsidP="00365829">
            <w:pPr>
              <w:jc w:val="center"/>
              <w:rPr>
                <w:sz w:val="20"/>
              </w:rPr>
            </w:pPr>
            <w:r w:rsidRPr="00FB4146">
              <w:rPr>
                <w:sz w:val="20"/>
              </w:rPr>
              <w:t>1145.24</w:t>
            </w:r>
          </w:p>
        </w:tc>
        <w:tc>
          <w:tcPr>
            <w:tcW w:w="1800" w:type="dxa"/>
            <w:vAlign w:val="center"/>
          </w:tcPr>
          <w:p w14:paraId="7A4187BF" w14:textId="77777777" w:rsidR="0048603C" w:rsidRPr="00FB4146" w:rsidRDefault="0048603C" w:rsidP="00365829">
            <w:pPr>
              <w:jc w:val="center"/>
              <w:rPr>
                <w:sz w:val="20"/>
              </w:rPr>
            </w:pPr>
            <w:r w:rsidRPr="00FB4146">
              <w:rPr>
                <w:sz w:val="20"/>
              </w:rPr>
              <w:t>-4.47</w:t>
            </w:r>
          </w:p>
        </w:tc>
        <w:tc>
          <w:tcPr>
            <w:tcW w:w="1710" w:type="dxa"/>
            <w:vAlign w:val="center"/>
          </w:tcPr>
          <w:p w14:paraId="3F01B647" w14:textId="77777777" w:rsidR="0048603C" w:rsidRPr="00FB4146" w:rsidRDefault="0048603C" w:rsidP="00365829">
            <w:pPr>
              <w:jc w:val="center"/>
              <w:rPr>
                <w:sz w:val="20"/>
              </w:rPr>
            </w:pPr>
            <w:r w:rsidRPr="00FB4146">
              <w:rPr>
                <w:sz w:val="20"/>
              </w:rPr>
              <w:t>Y</w:t>
            </w:r>
          </w:p>
        </w:tc>
      </w:tr>
      <w:tr w:rsidR="00365480" w:rsidRPr="00FB4146" w14:paraId="4E88A444" w14:textId="77777777" w:rsidTr="007503EA">
        <w:trPr>
          <w:trHeight w:val="391"/>
          <w:jc w:val="center"/>
        </w:trPr>
        <w:tc>
          <w:tcPr>
            <w:tcW w:w="805" w:type="dxa"/>
            <w:vAlign w:val="center"/>
          </w:tcPr>
          <w:p w14:paraId="75A95F3E" w14:textId="77777777" w:rsidR="0048603C" w:rsidRPr="00FB4146" w:rsidRDefault="0048603C" w:rsidP="00365829">
            <w:pPr>
              <w:jc w:val="center"/>
              <w:rPr>
                <w:sz w:val="20"/>
              </w:rPr>
            </w:pPr>
            <w:r w:rsidRPr="00FB4146">
              <w:rPr>
                <w:sz w:val="20"/>
              </w:rPr>
              <w:t>*25</w:t>
            </w:r>
          </w:p>
        </w:tc>
        <w:tc>
          <w:tcPr>
            <w:tcW w:w="630" w:type="dxa"/>
            <w:vAlign w:val="center"/>
          </w:tcPr>
          <w:p w14:paraId="7DB7D211" w14:textId="77777777" w:rsidR="0048603C" w:rsidRPr="00FB4146" w:rsidRDefault="0048603C" w:rsidP="00365829">
            <w:pPr>
              <w:jc w:val="center"/>
              <w:rPr>
                <w:sz w:val="20"/>
              </w:rPr>
            </w:pPr>
            <w:r w:rsidRPr="00FB4146">
              <w:rPr>
                <w:sz w:val="20"/>
              </w:rPr>
              <w:t>49</w:t>
            </w:r>
          </w:p>
        </w:tc>
        <w:tc>
          <w:tcPr>
            <w:tcW w:w="1080" w:type="dxa"/>
            <w:vAlign w:val="center"/>
          </w:tcPr>
          <w:p w14:paraId="1002E2D2" w14:textId="77777777" w:rsidR="0048603C" w:rsidRPr="00FB4146" w:rsidRDefault="0048603C" w:rsidP="00365829">
            <w:pPr>
              <w:jc w:val="center"/>
              <w:rPr>
                <w:sz w:val="20"/>
              </w:rPr>
            </w:pPr>
            <w:r w:rsidRPr="00FB4146">
              <w:rPr>
                <w:sz w:val="20"/>
              </w:rPr>
              <w:t>127</w:t>
            </w:r>
          </w:p>
        </w:tc>
        <w:tc>
          <w:tcPr>
            <w:tcW w:w="2160" w:type="dxa"/>
            <w:vAlign w:val="center"/>
          </w:tcPr>
          <w:p w14:paraId="59C44384" w14:textId="77777777" w:rsidR="0048603C" w:rsidRPr="00FB4146" w:rsidRDefault="0048603C" w:rsidP="00365829">
            <w:pPr>
              <w:jc w:val="center"/>
              <w:rPr>
                <w:sz w:val="20"/>
              </w:rPr>
            </w:pPr>
            <w:r w:rsidRPr="00FB4146">
              <w:rPr>
                <w:sz w:val="20"/>
              </w:rPr>
              <w:t>*W.M. Moreau Estate</w:t>
            </w:r>
          </w:p>
        </w:tc>
        <w:tc>
          <w:tcPr>
            <w:tcW w:w="1350" w:type="dxa"/>
            <w:vAlign w:val="center"/>
          </w:tcPr>
          <w:p w14:paraId="595F05C1" w14:textId="77777777" w:rsidR="0048603C" w:rsidRPr="00FB4146" w:rsidRDefault="0048603C" w:rsidP="00365829">
            <w:pPr>
              <w:jc w:val="center"/>
              <w:rPr>
                <w:sz w:val="20"/>
              </w:rPr>
            </w:pPr>
            <w:r w:rsidRPr="00FB4146">
              <w:rPr>
                <w:sz w:val="20"/>
              </w:rPr>
              <w:t>193.7965</w:t>
            </w:r>
          </w:p>
        </w:tc>
        <w:tc>
          <w:tcPr>
            <w:tcW w:w="1350" w:type="dxa"/>
            <w:vAlign w:val="center"/>
          </w:tcPr>
          <w:p w14:paraId="2D6C9F0C" w14:textId="77777777" w:rsidR="0048603C" w:rsidRPr="00FB4146" w:rsidRDefault="0048603C" w:rsidP="00365829">
            <w:pPr>
              <w:jc w:val="center"/>
              <w:rPr>
                <w:sz w:val="20"/>
              </w:rPr>
            </w:pPr>
            <w:r w:rsidRPr="00FB4146">
              <w:rPr>
                <w:sz w:val="20"/>
              </w:rPr>
              <w:t>192.77</w:t>
            </w:r>
          </w:p>
        </w:tc>
        <w:tc>
          <w:tcPr>
            <w:tcW w:w="1800" w:type="dxa"/>
            <w:vAlign w:val="center"/>
          </w:tcPr>
          <w:p w14:paraId="3B1E5259" w14:textId="77777777" w:rsidR="0048603C" w:rsidRPr="00FB4146" w:rsidRDefault="0048603C" w:rsidP="00365829">
            <w:pPr>
              <w:jc w:val="center"/>
              <w:rPr>
                <w:sz w:val="20"/>
              </w:rPr>
            </w:pPr>
            <w:r w:rsidRPr="00FB4146">
              <w:rPr>
                <w:sz w:val="20"/>
              </w:rPr>
              <w:t>1.03</w:t>
            </w:r>
          </w:p>
        </w:tc>
        <w:tc>
          <w:tcPr>
            <w:tcW w:w="1710" w:type="dxa"/>
            <w:vAlign w:val="center"/>
          </w:tcPr>
          <w:p w14:paraId="1549E2A6" w14:textId="77777777" w:rsidR="0048603C" w:rsidRPr="00FB4146" w:rsidRDefault="0048603C" w:rsidP="00365829">
            <w:pPr>
              <w:jc w:val="center"/>
              <w:rPr>
                <w:sz w:val="20"/>
              </w:rPr>
            </w:pPr>
            <w:r w:rsidRPr="00FB4146">
              <w:rPr>
                <w:sz w:val="20"/>
              </w:rPr>
              <w:t>Y</w:t>
            </w:r>
          </w:p>
        </w:tc>
      </w:tr>
      <w:tr w:rsidR="00365480" w:rsidRPr="00FB4146" w14:paraId="2FC0FF44" w14:textId="77777777" w:rsidTr="007503EA">
        <w:trPr>
          <w:trHeight w:val="391"/>
          <w:jc w:val="center"/>
        </w:trPr>
        <w:tc>
          <w:tcPr>
            <w:tcW w:w="805" w:type="dxa"/>
            <w:vAlign w:val="center"/>
          </w:tcPr>
          <w:p w14:paraId="6B1293C0" w14:textId="77777777" w:rsidR="0048603C" w:rsidRPr="00FB4146" w:rsidRDefault="0048603C" w:rsidP="00365829">
            <w:pPr>
              <w:jc w:val="center"/>
              <w:rPr>
                <w:sz w:val="20"/>
              </w:rPr>
            </w:pPr>
            <w:r w:rsidRPr="00FB4146">
              <w:rPr>
                <w:sz w:val="20"/>
              </w:rPr>
              <w:t>*26</w:t>
            </w:r>
          </w:p>
        </w:tc>
        <w:tc>
          <w:tcPr>
            <w:tcW w:w="630" w:type="dxa"/>
            <w:vAlign w:val="center"/>
          </w:tcPr>
          <w:p w14:paraId="42BB1ECB" w14:textId="77777777" w:rsidR="0048603C" w:rsidRPr="00FB4146" w:rsidRDefault="0048603C" w:rsidP="00365829">
            <w:pPr>
              <w:jc w:val="center"/>
              <w:rPr>
                <w:sz w:val="20"/>
              </w:rPr>
            </w:pPr>
            <w:r w:rsidRPr="00FB4146">
              <w:rPr>
                <w:sz w:val="20"/>
              </w:rPr>
              <w:t>50</w:t>
            </w:r>
          </w:p>
        </w:tc>
        <w:tc>
          <w:tcPr>
            <w:tcW w:w="1080" w:type="dxa"/>
            <w:vAlign w:val="center"/>
          </w:tcPr>
          <w:p w14:paraId="1F9916E8" w14:textId="77777777" w:rsidR="0048603C" w:rsidRPr="00FB4146" w:rsidRDefault="0048603C" w:rsidP="00365829">
            <w:pPr>
              <w:jc w:val="center"/>
              <w:rPr>
                <w:sz w:val="20"/>
              </w:rPr>
            </w:pPr>
          </w:p>
        </w:tc>
        <w:tc>
          <w:tcPr>
            <w:tcW w:w="2160" w:type="dxa"/>
            <w:vAlign w:val="center"/>
          </w:tcPr>
          <w:p w14:paraId="4F108EDB" w14:textId="77777777" w:rsidR="0048603C" w:rsidRPr="00FB4146" w:rsidRDefault="0048603C" w:rsidP="00365829">
            <w:pPr>
              <w:jc w:val="center"/>
              <w:rPr>
                <w:sz w:val="20"/>
              </w:rPr>
            </w:pPr>
            <w:r w:rsidRPr="00FB4146">
              <w:rPr>
                <w:sz w:val="20"/>
              </w:rPr>
              <w:t>*William D. Gay II</w:t>
            </w:r>
          </w:p>
        </w:tc>
        <w:tc>
          <w:tcPr>
            <w:tcW w:w="1350" w:type="dxa"/>
            <w:vAlign w:val="center"/>
          </w:tcPr>
          <w:p w14:paraId="494559D3" w14:textId="77777777" w:rsidR="0048603C" w:rsidRPr="00FB4146" w:rsidRDefault="0048603C" w:rsidP="00365829">
            <w:pPr>
              <w:jc w:val="center"/>
              <w:rPr>
                <w:sz w:val="20"/>
              </w:rPr>
            </w:pPr>
            <w:r w:rsidRPr="00FB4146">
              <w:rPr>
                <w:sz w:val="20"/>
              </w:rPr>
              <w:t>106.2904</w:t>
            </w:r>
          </w:p>
        </w:tc>
        <w:tc>
          <w:tcPr>
            <w:tcW w:w="1350" w:type="dxa"/>
            <w:vAlign w:val="center"/>
          </w:tcPr>
          <w:p w14:paraId="0493CD92" w14:textId="77777777" w:rsidR="0048603C" w:rsidRPr="00FB4146" w:rsidRDefault="0048603C" w:rsidP="00365829">
            <w:pPr>
              <w:jc w:val="center"/>
              <w:rPr>
                <w:sz w:val="20"/>
              </w:rPr>
            </w:pPr>
            <w:r w:rsidRPr="00FB4146">
              <w:rPr>
                <w:sz w:val="20"/>
              </w:rPr>
              <w:t>101.52</w:t>
            </w:r>
          </w:p>
        </w:tc>
        <w:tc>
          <w:tcPr>
            <w:tcW w:w="1800" w:type="dxa"/>
            <w:vAlign w:val="center"/>
          </w:tcPr>
          <w:p w14:paraId="35420C51" w14:textId="77777777" w:rsidR="0048603C" w:rsidRPr="00FB4146" w:rsidRDefault="0048603C" w:rsidP="00365829">
            <w:pPr>
              <w:jc w:val="center"/>
              <w:rPr>
                <w:sz w:val="20"/>
              </w:rPr>
            </w:pPr>
            <w:r w:rsidRPr="00FB4146">
              <w:rPr>
                <w:sz w:val="20"/>
              </w:rPr>
              <w:t>4.77</w:t>
            </w:r>
          </w:p>
        </w:tc>
        <w:tc>
          <w:tcPr>
            <w:tcW w:w="1710" w:type="dxa"/>
            <w:vAlign w:val="center"/>
          </w:tcPr>
          <w:p w14:paraId="41DF54B2" w14:textId="77777777" w:rsidR="0048603C" w:rsidRPr="00FB4146" w:rsidRDefault="0048603C" w:rsidP="00365829">
            <w:pPr>
              <w:jc w:val="center"/>
              <w:rPr>
                <w:sz w:val="20"/>
              </w:rPr>
            </w:pPr>
            <w:r w:rsidRPr="00FB4146">
              <w:rPr>
                <w:sz w:val="20"/>
              </w:rPr>
              <w:t>N</w:t>
            </w:r>
          </w:p>
        </w:tc>
      </w:tr>
      <w:tr w:rsidR="00365480" w:rsidRPr="00FB4146" w14:paraId="281E3E5B" w14:textId="77777777" w:rsidTr="007503EA">
        <w:trPr>
          <w:trHeight w:val="391"/>
          <w:jc w:val="center"/>
        </w:trPr>
        <w:tc>
          <w:tcPr>
            <w:tcW w:w="805" w:type="dxa"/>
            <w:vAlign w:val="center"/>
          </w:tcPr>
          <w:p w14:paraId="1A0D9BF0" w14:textId="77777777" w:rsidR="0048603C" w:rsidRPr="00FB4146" w:rsidRDefault="0048603C" w:rsidP="00365829">
            <w:pPr>
              <w:jc w:val="center"/>
              <w:rPr>
                <w:sz w:val="20"/>
              </w:rPr>
            </w:pPr>
            <w:r w:rsidRPr="00FB4146">
              <w:rPr>
                <w:sz w:val="20"/>
              </w:rPr>
              <w:t>27</w:t>
            </w:r>
          </w:p>
        </w:tc>
        <w:tc>
          <w:tcPr>
            <w:tcW w:w="630" w:type="dxa"/>
            <w:vAlign w:val="center"/>
          </w:tcPr>
          <w:p w14:paraId="1723FD90" w14:textId="77777777" w:rsidR="0048603C" w:rsidRPr="00FB4146" w:rsidRDefault="0048603C" w:rsidP="00365829">
            <w:pPr>
              <w:jc w:val="center"/>
              <w:rPr>
                <w:sz w:val="20"/>
              </w:rPr>
            </w:pPr>
            <w:r w:rsidRPr="00FB4146">
              <w:rPr>
                <w:sz w:val="20"/>
              </w:rPr>
              <w:t>52</w:t>
            </w:r>
          </w:p>
        </w:tc>
        <w:tc>
          <w:tcPr>
            <w:tcW w:w="1080" w:type="dxa"/>
            <w:vAlign w:val="center"/>
          </w:tcPr>
          <w:p w14:paraId="5AC339B4" w14:textId="77777777" w:rsidR="0048603C" w:rsidRPr="00FB4146" w:rsidRDefault="0048603C" w:rsidP="00365829">
            <w:pPr>
              <w:jc w:val="center"/>
              <w:rPr>
                <w:sz w:val="20"/>
              </w:rPr>
            </w:pPr>
          </w:p>
        </w:tc>
        <w:tc>
          <w:tcPr>
            <w:tcW w:w="2160" w:type="dxa"/>
            <w:vAlign w:val="center"/>
          </w:tcPr>
          <w:p w14:paraId="0E8997AB" w14:textId="77777777" w:rsidR="0048603C" w:rsidRPr="00FB4146" w:rsidRDefault="0048603C" w:rsidP="00365829">
            <w:pPr>
              <w:jc w:val="center"/>
              <w:rPr>
                <w:sz w:val="20"/>
              </w:rPr>
            </w:pPr>
            <w:r w:rsidRPr="00FB4146">
              <w:rPr>
                <w:sz w:val="20"/>
              </w:rPr>
              <w:t>John M. Bartee</w:t>
            </w:r>
          </w:p>
        </w:tc>
        <w:tc>
          <w:tcPr>
            <w:tcW w:w="1350" w:type="dxa"/>
            <w:vAlign w:val="center"/>
          </w:tcPr>
          <w:p w14:paraId="4F8C3677" w14:textId="77777777" w:rsidR="0048603C" w:rsidRPr="00FB4146" w:rsidRDefault="0048603C" w:rsidP="00365829">
            <w:pPr>
              <w:jc w:val="center"/>
              <w:rPr>
                <w:sz w:val="20"/>
              </w:rPr>
            </w:pPr>
            <w:r w:rsidRPr="00FB4146">
              <w:rPr>
                <w:sz w:val="20"/>
              </w:rPr>
              <w:t>26.445</w:t>
            </w:r>
          </w:p>
        </w:tc>
        <w:tc>
          <w:tcPr>
            <w:tcW w:w="1350" w:type="dxa"/>
            <w:vAlign w:val="center"/>
          </w:tcPr>
          <w:p w14:paraId="511247AD" w14:textId="77777777" w:rsidR="0048603C" w:rsidRPr="00FB4146" w:rsidRDefault="0048603C" w:rsidP="00365829">
            <w:pPr>
              <w:jc w:val="center"/>
              <w:rPr>
                <w:sz w:val="20"/>
              </w:rPr>
            </w:pPr>
            <w:r w:rsidRPr="00FB4146">
              <w:rPr>
                <w:sz w:val="20"/>
              </w:rPr>
              <w:t>25.39</w:t>
            </w:r>
          </w:p>
        </w:tc>
        <w:tc>
          <w:tcPr>
            <w:tcW w:w="1800" w:type="dxa"/>
            <w:vAlign w:val="center"/>
          </w:tcPr>
          <w:p w14:paraId="45548686" w14:textId="77777777" w:rsidR="0048603C" w:rsidRPr="00FB4146" w:rsidRDefault="0048603C" w:rsidP="00365829">
            <w:pPr>
              <w:jc w:val="center"/>
              <w:rPr>
                <w:sz w:val="20"/>
              </w:rPr>
            </w:pPr>
            <w:r w:rsidRPr="00FB4146">
              <w:rPr>
                <w:sz w:val="20"/>
              </w:rPr>
              <w:t>1.05</w:t>
            </w:r>
          </w:p>
        </w:tc>
        <w:tc>
          <w:tcPr>
            <w:tcW w:w="1710" w:type="dxa"/>
            <w:vAlign w:val="center"/>
          </w:tcPr>
          <w:p w14:paraId="56B991E1" w14:textId="77777777" w:rsidR="0048603C" w:rsidRPr="00FB4146" w:rsidRDefault="0048603C" w:rsidP="00365829">
            <w:pPr>
              <w:jc w:val="center"/>
              <w:rPr>
                <w:sz w:val="20"/>
              </w:rPr>
            </w:pPr>
            <w:r w:rsidRPr="00FB4146">
              <w:rPr>
                <w:sz w:val="20"/>
              </w:rPr>
              <w:t>N</w:t>
            </w:r>
          </w:p>
        </w:tc>
      </w:tr>
      <w:tr w:rsidR="00365480" w:rsidRPr="00FB4146" w14:paraId="18800A51" w14:textId="77777777" w:rsidTr="007503EA">
        <w:trPr>
          <w:trHeight w:val="391"/>
          <w:jc w:val="center"/>
        </w:trPr>
        <w:tc>
          <w:tcPr>
            <w:tcW w:w="805" w:type="dxa"/>
            <w:vAlign w:val="center"/>
          </w:tcPr>
          <w:p w14:paraId="2B4AE5D4" w14:textId="77777777" w:rsidR="0048603C" w:rsidRPr="00FB4146" w:rsidRDefault="0048603C" w:rsidP="00365829">
            <w:pPr>
              <w:jc w:val="center"/>
              <w:rPr>
                <w:sz w:val="20"/>
              </w:rPr>
            </w:pPr>
            <w:r w:rsidRPr="00FB4146">
              <w:rPr>
                <w:sz w:val="20"/>
              </w:rPr>
              <w:t>28</w:t>
            </w:r>
          </w:p>
        </w:tc>
        <w:tc>
          <w:tcPr>
            <w:tcW w:w="630" w:type="dxa"/>
            <w:vAlign w:val="center"/>
          </w:tcPr>
          <w:p w14:paraId="735FB567" w14:textId="77777777" w:rsidR="0048603C" w:rsidRPr="00FB4146" w:rsidRDefault="0048603C" w:rsidP="00365829">
            <w:pPr>
              <w:jc w:val="center"/>
              <w:rPr>
                <w:sz w:val="20"/>
              </w:rPr>
            </w:pPr>
            <w:r w:rsidRPr="00FB4146">
              <w:rPr>
                <w:sz w:val="20"/>
              </w:rPr>
              <w:t>53</w:t>
            </w:r>
          </w:p>
        </w:tc>
        <w:tc>
          <w:tcPr>
            <w:tcW w:w="1080" w:type="dxa"/>
            <w:vAlign w:val="center"/>
          </w:tcPr>
          <w:p w14:paraId="39BF23E2" w14:textId="77777777" w:rsidR="0048603C" w:rsidRPr="00FB4146" w:rsidRDefault="0048603C" w:rsidP="00365829">
            <w:pPr>
              <w:jc w:val="center"/>
              <w:rPr>
                <w:sz w:val="20"/>
              </w:rPr>
            </w:pPr>
          </w:p>
        </w:tc>
        <w:tc>
          <w:tcPr>
            <w:tcW w:w="2160" w:type="dxa"/>
            <w:vAlign w:val="center"/>
          </w:tcPr>
          <w:p w14:paraId="74D06B7E" w14:textId="77777777" w:rsidR="0048603C" w:rsidRPr="00FB4146" w:rsidRDefault="0048603C" w:rsidP="00365829">
            <w:pPr>
              <w:jc w:val="center"/>
              <w:rPr>
                <w:sz w:val="20"/>
              </w:rPr>
            </w:pPr>
            <w:r w:rsidRPr="00FB4146">
              <w:rPr>
                <w:sz w:val="20"/>
              </w:rPr>
              <w:t>Eagle Heights Fellowship</w:t>
            </w:r>
          </w:p>
        </w:tc>
        <w:tc>
          <w:tcPr>
            <w:tcW w:w="1350" w:type="dxa"/>
            <w:vAlign w:val="center"/>
          </w:tcPr>
          <w:p w14:paraId="7AB8AB2B" w14:textId="77777777" w:rsidR="0048603C" w:rsidRPr="00FB4146" w:rsidRDefault="0048603C" w:rsidP="00365829">
            <w:pPr>
              <w:jc w:val="center"/>
              <w:rPr>
                <w:sz w:val="20"/>
              </w:rPr>
            </w:pPr>
            <w:r w:rsidRPr="00FB4146">
              <w:rPr>
                <w:sz w:val="20"/>
              </w:rPr>
              <w:t>144.5664</w:t>
            </w:r>
          </w:p>
        </w:tc>
        <w:tc>
          <w:tcPr>
            <w:tcW w:w="1350" w:type="dxa"/>
            <w:vAlign w:val="center"/>
          </w:tcPr>
          <w:p w14:paraId="198B8E21" w14:textId="77777777" w:rsidR="0048603C" w:rsidRPr="00FB4146" w:rsidRDefault="0048603C" w:rsidP="00365829">
            <w:pPr>
              <w:jc w:val="center"/>
              <w:rPr>
                <w:sz w:val="20"/>
              </w:rPr>
            </w:pPr>
            <w:r w:rsidRPr="00FB4146">
              <w:rPr>
                <w:sz w:val="20"/>
              </w:rPr>
              <w:t>150.83</w:t>
            </w:r>
          </w:p>
        </w:tc>
        <w:tc>
          <w:tcPr>
            <w:tcW w:w="1800" w:type="dxa"/>
            <w:vAlign w:val="center"/>
          </w:tcPr>
          <w:p w14:paraId="19D8450F" w14:textId="77777777" w:rsidR="0048603C" w:rsidRPr="00FB4146" w:rsidRDefault="0048603C" w:rsidP="00365829">
            <w:pPr>
              <w:jc w:val="center"/>
              <w:rPr>
                <w:sz w:val="20"/>
              </w:rPr>
            </w:pPr>
            <w:r w:rsidRPr="00FB4146">
              <w:rPr>
                <w:sz w:val="20"/>
              </w:rPr>
              <w:t>-6.26</w:t>
            </w:r>
          </w:p>
        </w:tc>
        <w:tc>
          <w:tcPr>
            <w:tcW w:w="1710" w:type="dxa"/>
            <w:vAlign w:val="center"/>
          </w:tcPr>
          <w:p w14:paraId="18DE055A" w14:textId="77777777" w:rsidR="0048603C" w:rsidRPr="00FB4146" w:rsidRDefault="0048603C" w:rsidP="00365829">
            <w:pPr>
              <w:jc w:val="center"/>
              <w:rPr>
                <w:sz w:val="20"/>
              </w:rPr>
            </w:pPr>
            <w:r w:rsidRPr="00FB4146">
              <w:rPr>
                <w:sz w:val="20"/>
              </w:rPr>
              <w:t>Y</w:t>
            </w:r>
          </w:p>
        </w:tc>
      </w:tr>
      <w:tr w:rsidR="00365480" w:rsidRPr="00FB4146" w14:paraId="4896B570" w14:textId="77777777" w:rsidTr="007503EA">
        <w:trPr>
          <w:trHeight w:val="391"/>
          <w:jc w:val="center"/>
        </w:trPr>
        <w:tc>
          <w:tcPr>
            <w:tcW w:w="805" w:type="dxa"/>
            <w:vAlign w:val="center"/>
          </w:tcPr>
          <w:p w14:paraId="031876E2" w14:textId="77777777" w:rsidR="0048603C" w:rsidRPr="00FB4146" w:rsidRDefault="0048603C" w:rsidP="00365829">
            <w:pPr>
              <w:jc w:val="center"/>
              <w:rPr>
                <w:sz w:val="20"/>
              </w:rPr>
            </w:pPr>
            <w:r w:rsidRPr="00FB4146">
              <w:rPr>
                <w:sz w:val="20"/>
              </w:rPr>
              <w:t>*29</w:t>
            </w:r>
          </w:p>
        </w:tc>
        <w:tc>
          <w:tcPr>
            <w:tcW w:w="630" w:type="dxa"/>
            <w:vAlign w:val="center"/>
          </w:tcPr>
          <w:p w14:paraId="5C956B15" w14:textId="77777777" w:rsidR="0048603C" w:rsidRPr="00FB4146" w:rsidRDefault="0048603C" w:rsidP="00365829">
            <w:pPr>
              <w:jc w:val="center"/>
              <w:rPr>
                <w:sz w:val="20"/>
              </w:rPr>
            </w:pPr>
            <w:r w:rsidRPr="00FB4146">
              <w:rPr>
                <w:sz w:val="20"/>
              </w:rPr>
              <w:t>55</w:t>
            </w:r>
          </w:p>
        </w:tc>
        <w:tc>
          <w:tcPr>
            <w:tcW w:w="1080" w:type="dxa"/>
            <w:vAlign w:val="center"/>
          </w:tcPr>
          <w:p w14:paraId="6B39DA32" w14:textId="77777777" w:rsidR="0048603C" w:rsidRPr="00FB4146" w:rsidRDefault="0048603C" w:rsidP="00365829">
            <w:pPr>
              <w:jc w:val="center"/>
              <w:rPr>
                <w:sz w:val="20"/>
              </w:rPr>
            </w:pPr>
          </w:p>
        </w:tc>
        <w:tc>
          <w:tcPr>
            <w:tcW w:w="2160" w:type="dxa"/>
            <w:vAlign w:val="center"/>
          </w:tcPr>
          <w:p w14:paraId="2574B1A4" w14:textId="77777777" w:rsidR="0048603C" w:rsidRPr="00FB4146" w:rsidRDefault="0048603C" w:rsidP="00365829">
            <w:pPr>
              <w:jc w:val="center"/>
              <w:rPr>
                <w:sz w:val="20"/>
              </w:rPr>
            </w:pPr>
            <w:r w:rsidRPr="00FB4146">
              <w:rPr>
                <w:sz w:val="20"/>
              </w:rPr>
              <w:t>*Bill Daniel Trust et all</w:t>
            </w:r>
          </w:p>
        </w:tc>
        <w:tc>
          <w:tcPr>
            <w:tcW w:w="1350" w:type="dxa"/>
            <w:vAlign w:val="center"/>
          </w:tcPr>
          <w:p w14:paraId="08CFB5A0" w14:textId="77777777" w:rsidR="0048603C" w:rsidRPr="00FB4146" w:rsidRDefault="0048603C" w:rsidP="00365829">
            <w:pPr>
              <w:jc w:val="center"/>
              <w:rPr>
                <w:sz w:val="20"/>
              </w:rPr>
            </w:pPr>
            <w:r w:rsidRPr="00FB4146">
              <w:rPr>
                <w:sz w:val="20"/>
              </w:rPr>
              <w:t>166.62</w:t>
            </w:r>
          </w:p>
        </w:tc>
        <w:tc>
          <w:tcPr>
            <w:tcW w:w="1350" w:type="dxa"/>
            <w:vAlign w:val="center"/>
          </w:tcPr>
          <w:p w14:paraId="237774D2" w14:textId="77777777" w:rsidR="0048603C" w:rsidRPr="00FB4146" w:rsidRDefault="0048603C" w:rsidP="00365829">
            <w:pPr>
              <w:jc w:val="center"/>
              <w:rPr>
                <w:sz w:val="20"/>
              </w:rPr>
            </w:pPr>
            <w:r w:rsidRPr="00FB4146">
              <w:rPr>
                <w:sz w:val="20"/>
              </w:rPr>
              <w:t>165.1</w:t>
            </w:r>
          </w:p>
        </w:tc>
        <w:tc>
          <w:tcPr>
            <w:tcW w:w="1800" w:type="dxa"/>
            <w:vAlign w:val="center"/>
          </w:tcPr>
          <w:p w14:paraId="38C970E2" w14:textId="77777777" w:rsidR="0048603C" w:rsidRPr="00FB4146" w:rsidRDefault="0048603C" w:rsidP="00365829">
            <w:pPr>
              <w:jc w:val="center"/>
              <w:rPr>
                <w:sz w:val="20"/>
              </w:rPr>
            </w:pPr>
            <w:r w:rsidRPr="00FB4146">
              <w:rPr>
                <w:sz w:val="20"/>
              </w:rPr>
              <w:t>1.52</w:t>
            </w:r>
          </w:p>
        </w:tc>
        <w:tc>
          <w:tcPr>
            <w:tcW w:w="1710" w:type="dxa"/>
            <w:vAlign w:val="center"/>
          </w:tcPr>
          <w:p w14:paraId="22FC6AB7" w14:textId="77777777" w:rsidR="0048603C" w:rsidRPr="00FB4146" w:rsidRDefault="0048603C" w:rsidP="00365829">
            <w:pPr>
              <w:jc w:val="center"/>
              <w:rPr>
                <w:sz w:val="20"/>
              </w:rPr>
            </w:pPr>
            <w:r w:rsidRPr="00FB4146">
              <w:rPr>
                <w:sz w:val="20"/>
              </w:rPr>
              <w:t>Y</w:t>
            </w:r>
          </w:p>
        </w:tc>
      </w:tr>
      <w:tr w:rsidR="00365480" w:rsidRPr="00FB4146" w14:paraId="7DA96980" w14:textId="77777777" w:rsidTr="007503EA">
        <w:trPr>
          <w:trHeight w:val="391"/>
          <w:jc w:val="center"/>
        </w:trPr>
        <w:tc>
          <w:tcPr>
            <w:tcW w:w="805" w:type="dxa"/>
            <w:vAlign w:val="center"/>
          </w:tcPr>
          <w:p w14:paraId="58BB640D" w14:textId="77777777" w:rsidR="0048603C" w:rsidRPr="00FB4146" w:rsidRDefault="0048603C" w:rsidP="00365829">
            <w:pPr>
              <w:jc w:val="center"/>
              <w:rPr>
                <w:sz w:val="20"/>
              </w:rPr>
            </w:pPr>
            <w:r w:rsidRPr="00FB4146">
              <w:rPr>
                <w:sz w:val="20"/>
              </w:rPr>
              <w:t>*30</w:t>
            </w:r>
          </w:p>
        </w:tc>
        <w:tc>
          <w:tcPr>
            <w:tcW w:w="630" w:type="dxa"/>
            <w:vAlign w:val="center"/>
          </w:tcPr>
          <w:p w14:paraId="27FA22D0" w14:textId="77777777" w:rsidR="0048603C" w:rsidRPr="00FB4146" w:rsidRDefault="0048603C" w:rsidP="00365829">
            <w:pPr>
              <w:jc w:val="center"/>
              <w:rPr>
                <w:sz w:val="20"/>
              </w:rPr>
            </w:pPr>
            <w:r w:rsidRPr="00FB4146">
              <w:rPr>
                <w:sz w:val="20"/>
              </w:rPr>
              <w:t>55</w:t>
            </w:r>
          </w:p>
        </w:tc>
        <w:tc>
          <w:tcPr>
            <w:tcW w:w="1080" w:type="dxa"/>
            <w:vAlign w:val="center"/>
          </w:tcPr>
          <w:p w14:paraId="4216421B" w14:textId="77777777" w:rsidR="0048603C" w:rsidRPr="00FB4146" w:rsidRDefault="0048603C" w:rsidP="00365829">
            <w:pPr>
              <w:jc w:val="center"/>
              <w:rPr>
                <w:sz w:val="20"/>
              </w:rPr>
            </w:pPr>
          </w:p>
        </w:tc>
        <w:tc>
          <w:tcPr>
            <w:tcW w:w="2160" w:type="dxa"/>
            <w:vAlign w:val="center"/>
          </w:tcPr>
          <w:p w14:paraId="6AF2D6A7" w14:textId="77777777" w:rsidR="0048603C" w:rsidRPr="00FB4146" w:rsidRDefault="0048603C" w:rsidP="00365829">
            <w:pPr>
              <w:jc w:val="center"/>
              <w:rPr>
                <w:sz w:val="20"/>
              </w:rPr>
            </w:pPr>
            <w:r w:rsidRPr="00FB4146">
              <w:rPr>
                <w:sz w:val="20"/>
              </w:rPr>
              <w:t>*Daniel Martin Parker</w:t>
            </w:r>
          </w:p>
        </w:tc>
        <w:tc>
          <w:tcPr>
            <w:tcW w:w="1350" w:type="dxa"/>
            <w:vAlign w:val="center"/>
          </w:tcPr>
          <w:p w14:paraId="0121C480" w14:textId="77777777" w:rsidR="0048603C" w:rsidRPr="00FB4146" w:rsidRDefault="0048603C" w:rsidP="00365829">
            <w:pPr>
              <w:jc w:val="center"/>
              <w:rPr>
                <w:sz w:val="20"/>
              </w:rPr>
            </w:pPr>
            <w:r w:rsidRPr="00FB4146">
              <w:rPr>
                <w:sz w:val="20"/>
              </w:rPr>
              <w:t>171.4844</w:t>
            </w:r>
          </w:p>
        </w:tc>
        <w:tc>
          <w:tcPr>
            <w:tcW w:w="1350" w:type="dxa"/>
            <w:vAlign w:val="center"/>
          </w:tcPr>
          <w:p w14:paraId="077C117C" w14:textId="77777777" w:rsidR="0048603C" w:rsidRPr="00FB4146" w:rsidRDefault="0048603C" w:rsidP="00365829">
            <w:pPr>
              <w:jc w:val="center"/>
              <w:rPr>
                <w:sz w:val="20"/>
              </w:rPr>
            </w:pPr>
            <w:r w:rsidRPr="00FB4146">
              <w:rPr>
                <w:sz w:val="20"/>
              </w:rPr>
              <w:t>162.48</w:t>
            </w:r>
          </w:p>
        </w:tc>
        <w:tc>
          <w:tcPr>
            <w:tcW w:w="1800" w:type="dxa"/>
            <w:vAlign w:val="center"/>
          </w:tcPr>
          <w:p w14:paraId="3DB77141" w14:textId="77777777" w:rsidR="0048603C" w:rsidRPr="00FB4146" w:rsidRDefault="0048603C" w:rsidP="00365829">
            <w:pPr>
              <w:jc w:val="center"/>
              <w:rPr>
                <w:sz w:val="20"/>
              </w:rPr>
            </w:pPr>
            <w:r w:rsidRPr="00FB4146">
              <w:rPr>
                <w:sz w:val="20"/>
              </w:rPr>
              <w:t>9.0</w:t>
            </w:r>
          </w:p>
        </w:tc>
        <w:tc>
          <w:tcPr>
            <w:tcW w:w="1710" w:type="dxa"/>
            <w:vAlign w:val="center"/>
          </w:tcPr>
          <w:p w14:paraId="41809A3A" w14:textId="77777777" w:rsidR="0048603C" w:rsidRPr="00FB4146" w:rsidRDefault="0048603C" w:rsidP="00365829">
            <w:pPr>
              <w:jc w:val="center"/>
              <w:rPr>
                <w:sz w:val="20"/>
              </w:rPr>
            </w:pPr>
            <w:r w:rsidRPr="00FB4146">
              <w:rPr>
                <w:sz w:val="20"/>
              </w:rPr>
              <w:t>Y</w:t>
            </w:r>
          </w:p>
        </w:tc>
      </w:tr>
      <w:tr w:rsidR="00365480" w:rsidRPr="00FB4146" w14:paraId="0BC3E222" w14:textId="77777777" w:rsidTr="007503EA">
        <w:trPr>
          <w:trHeight w:val="391"/>
          <w:jc w:val="center"/>
        </w:trPr>
        <w:tc>
          <w:tcPr>
            <w:tcW w:w="805" w:type="dxa"/>
            <w:vAlign w:val="center"/>
          </w:tcPr>
          <w:p w14:paraId="674149CF" w14:textId="77777777" w:rsidR="0048603C" w:rsidRPr="00FB4146" w:rsidRDefault="0048603C" w:rsidP="00365829">
            <w:pPr>
              <w:jc w:val="center"/>
              <w:rPr>
                <w:sz w:val="20"/>
              </w:rPr>
            </w:pPr>
            <w:r w:rsidRPr="00FB4146">
              <w:rPr>
                <w:sz w:val="20"/>
              </w:rPr>
              <w:t>*31</w:t>
            </w:r>
          </w:p>
        </w:tc>
        <w:tc>
          <w:tcPr>
            <w:tcW w:w="630" w:type="dxa"/>
            <w:vAlign w:val="center"/>
          </w:tcPr>
          <w:p w14:paraId="4EB98335" w14:textId="77777777" w:rsidR="0048603C" w:rsidRPr="00FB4146" w:rsidRDefault="0048603C" w:rsidP="00365829">
            <w:pPr>
              <w:jc w:val="center"/>
              <w:rPr>
                <w:sz w:val="20"/>
              </w:rPr>
            </w:pPr>
            <w:r w:rsidRPr="00FB4146">
              <w:rPr>
                <w:sz w:val="20"/>
              </w:rPr>
              <w:t>55</w:t>
            </w:r>
          </w:p>
        </w:tc>
        <w:tc>
          <w:tcPr>
            <w:tcW w:w="1080" w:type="dxa"/>
            <w:vAlign w:val="center"/>
          </w:tcPr>
          <w:p w14:paraId="3DEB6F81" w14:textId="77777777" w:rsidR="0048603C" w:rsidRPr="00FB4146" w:rsidRDefault="0048603C" w:rsidP="00365829">
            <w:pPr>
              <w:jc w:val="center"/>
              <w:rPr>
                <w:sz w:val="20"/>
              </w:rPr>
            </w:pPr>
          </w:p>
        </w:tc>
        <w:tc>
          <w:tcPr>
            <w:tcW w:w="2160" w:type="dxa"/>
            <w:vAlign w:val="center"/>
          </w:tcPr>
          <w:p w14:paraId="0C218D3F" w14:textId="77777777" w:rsidR="0048603C" w:rsidRPr="00FB4146" w:rsidRDefault="0048603C" w:rsidP="00365829">
            <w:pPr>
              <w:jc w:val="center"/>
              <w:rPr>
                <w:sz w:val="20"/>
              </w:rPr>
            </w:pPr>
            <w:r w:rsidRPr="00FB4146">
              <w:rPr>
                <w:sz w:val="20"/>
              </w:rPr>
              <w:t>*Susan N. Daniel</w:t>
            </w:r>
          </w:p>
        </w:tc>
        <w:tc>
          <w:tcPr>
            <w:tcW w:w="1350" w:type="dxa"/>
            <w:vAlign w:val="center"/>
          </w:tcPr>
          <w:p w14:paraId="7E345425" w14:textId="77777777" w:rsidR="0048603C" w:rsidRPr="00FB4146" w:rsidRDefault="0048603C" w:rsidP="00365829">
            <w:pPr>
              <w:jc w:val="center"/>
              <w:rPr>
                <w:sz w:val="20"/>
              </w:rPr>
            </w:pPr>
            <w:r w:rsidRPr="00FB4146">
              <w:rPr>
                <w:sz w:val="20"/>
              </w:rPr>
              <w:t>574.3619</w:t>
            </w:r>
          </w:p>
        </w:tc>
        <w:tc>
          <w:tcPr>
            <w:tcW w:w="1350" w:type="dxa"/>
            <w:vAlign w:val="center"/>
          </w:tcPr>
          <w:p w14:paraId="388CFA5D" w14:textId="77777777" w:rsidR="0048603C" w:rsidRPr="00FB4146" w:rsidRDefault="0048603C" w:rsidP="00365829">
            <w:pPr>
              <w:jc w:val="center"/>
              <w:rPr>
                <w:sz w:val="20"/>
              </w:rPr>
            </w:pPr>
            <w:r w:rsidRPr="00FB4146">
              <w:rPr>
                <w:sz w:val="20"/>
              </w:rPr>
              <w:t>563.33</w:t>
            </w:r>
          </w:p>
        </w:tc>
        <w:tc>
          <w:tcPr>
            <w:tcW w:w="1800" w:type="dxa"/>
            <w:vAlign w:val="center"/>
          </w:tcPr>
          <w:p w14:paraId="136DA36B" w14:textId="77777777" w:rsidR="0048603C" w:rsidRPr="00FB4146" w:rsidRDefault="0048603C" w:rsidP="00365829">
            <w:pPr>
              <w:jc w:val="center"/>
              <w:rPr>
                <w:sz w:val="20"/>
                <w:highlight w:val="green"/>
              </w:rPr>
            </w:pPr>
            <w:r w:rsidRPr="00FB4146">
              <w:rPr>
                <w:sz w:val="20"/>
              </w:rPr>
              <w:t>11.03</w:t>
            </w:r>
          </w:p>
        </w:tc>
        <w:tc>
          <w:tcPr>
            <w:tcW w:w="1710" w:type="dxa"/>
            <w:vAlign w:val="center"/>
          </w:tcPr>
          <w:p w14:paraId="70230D58" w14:textId="77777777" w:rsidR="0048603C" w:rsidRPr="00FB4146" w:rsidRDefault="0048603C" w:rsidP="00365829">
            <w:pPr>
              <w:jc w:val="center"/>
              <w:rPr>
                <w:sz w:val="20"/>
              </w:rPr>
            </w:pPr>
            <w:r w:rsidRPr="00FB4146">
              <w:rPr>
                <w:sz w:val="20"/>
              </w:rPr>
              <w:t>Y</w:t>
            </w:r>
          </w:p>
        </w:tc>
      </w:tr>
      <w:tr w:rsidR="00365480" w:rsidRPr="00FB4146" w14:paraId="62117078" w14:textId="77777777" w:rsidTr="007503EA">
        <w:trPr>
          <w:trHeight w:val="391"/>
          <w:jc w:val="center"/>
        </w:trPr>
        <w:tc>
          <w:tcPr>
            <w:tcW w:w="805" w:type="dxa"/>
            <w:vAlign w:val="center"/>
          </w:tcPr>
          <w:p w14:paraId="74C6DAE3" w14:textId="77777777" w:rsidR="0048603C" w:rsidRPr="00FB4146" w:rsidRDefault="0048603C" w:rsidP="00365829">
            <w:pPr>
              <w:jc w:val="center"/>
              <w:rPr>
                <w:sz w:val="20"/>
              </w:rPr>
            </w:pPr>
            <w:r w:rsidRPr="00FB4146">
              <w:rPr>
                <w:sz w:val="20"/>
              </w:rPr>
              <w:t>32</w:t>
            </w:r>
          </w:p>
        </w:tc>
        <w:tc>
          <w:tcPr>
            <w:tcW w:w="630" w:type="dxa"/>
            <w:vAlign w:val="center"/>
          </w:tcPr>
          <w:p w14:paraId="0BC81A93" w14:textId="77777777" w:rsidR="0048603C" w:rsidRPr="00FB4146" w:rsidRDefault="0048603C" w:rsidP="00365829">
            <w:pPr>
              <w:jc w:val="center"/>
              <w:rPr>
                <w:sz w:val="20"/>
              </w:rPr>
            </w:pPr>
            <w:r w:rsidRPr="00FB4146">
              <w:rPr>
                <w:sz w:val="20"/>
              </w:rPr>
              <w:t>56</w:t>
            </w:r>
          </w:p>
        </w:tc>
        <w:tc>
          <w:tcPr>
            <w:tcW w:w="1080" w:type="dxa"/>
            <w:vAlign w:val="center"/>
          </w:tcPr>
          <w:p w14:paraId="16B0204B" w14:textId="77777777" w:rsidR="0048603C" w:rsidRPr="00FB4146" w:rsidRDefault="0048603C" w:rsidP="00365829">
            <w:pPr>
              <w:jc w:val="center"/>
              <w:rPr>
                <w:sz w:val="20"/>
              </w:rPr>
            </w:pPr>
          </w:p>
        </w:tc>
        <w:tc>
          <w:tcPr>
            <w:tcW w:w="2160" w:type="dxa"/>
            <w:vAlign w:val="center"/>
          </w:tcPr>
          <w:p w14:paraId="7DD39B22" w14:textId="77777777" w:rsidR="0048603C" w:rsidRPr="00FB4146" w:rsidRDefault="0048603C" w:rsidP="00365829">
            <w:pPr>
              <w:jc w:val="center"/>
              <w:rPr>
                <w:sz w:val="20"/>
              </w:rPr>
            </w:pPr>
            <w:r w:rsidRPr="00FB4146">
              <w:rPr>
                <w:sz w:val="20"/>
              </w:rPr>
              <w:t>Guadalupe C. &amp; Norma Hernandez</w:t>
            </w:r>
          </w:p>
        </w:tc>
        <w:tc>
          <w:tcPr>
            <w:tcW w:w="1350" w:type="dxa"/>
            <w:vAlign w:val="center"/>
          </w:tcPr>
          <w:p w14:paraId="39F368E7" w14:textId="77777777" w:rsidR="0048603C" w:rsidRPr="00FB4146" w:rsidRDefault="0048603C" w:rsidP="00365829">
            <w:pPr>
              <w:jc w:val="center"/>
              <w:rPr>
                <w:sz w:val="20"/>
              </w:rPr>
            </w:pPr>
            <w:r w:rsidRPr="00FB4146">
              <w:rPr>
                <w:sz w:val="20"/>
              </w:rPr>
              <w:t>34</w:t>
            </w:r>
          </w:p>
        </w:tc>
        <w:tc>
          <w:tcPr>
            <w:tcW w:w="1350" w:type="dxa"/>
            <w:vAlign w:val="center"/>
          </w:tcPr>
          <w:p w14:paraId="4A0C4201" w14:textId="77777777" w:rsidR="0048603C" w:rsidRPr="00FB4146" w:rsidRDefault="0048603C" w:rsidP="00365829">
            <w:pPr>
              <w:jc w:val="center"/>
              <w:rPr>
                <w:sz w:val="20"/>
              </w:rPr>
            </w:pPr>
            <w:r w:rsidRPr="00FB4146">
              <w:rPr>
                <w:sz w:val="20"/>
              </w:rPr>
              <w:t>33.48</w:t>
            </w:r>
          </w:p>
        </w:tc>
        <w:tc>
          <w:tcPr>
            <w:tcW w:w="1800" w:type="dxa"/>
            <w:vAlign w:val="center"/>
          </w:tcPr>
          <w:p w14:paraId="534D0345" w14:textId="77777777" w:rsidR="0048603C" w:rsidRPr="00FB4146" w:rsidRDefault="0048603C" w:rsidP="00365829">
            <w:pPr>
              <w:jc w:val="center"/>
              <w:rPr>
                <w:sz w:val="20"/>
              </w:rPr>
            </w:pPr>
            <w:r w:rsidRPr="00FB4146">
              <w:rPr>
                <w:sz w:val="20"/>
              </w:rPr>
              <w:t>0.52</w:t>
            </w:r>
          </w:p>
        </w:tc>
        <w:tc>
          <w:tcPr>
            <w:tcW w:w="1710" w:type="dxa"/>
            <w:vAlign w:val="center"/>
          </w:tcPr>
          <w:p w14:paraId="4C833EEA" w14:textId="77777777" w:rsidR="0048603C" w:rsidRPr="00FB4146" w:rsidRDefault="0048603C" w:rsidP="00365829">
            <w:pPr>
              <w:jc w:val="center"/>
              <w:rPr>
                <w:sz w:val="20"/>
              </w:rPr>
            </w:pPr>
            <w:r w:rsidRPr="00FB4146">
              <w:rPr>
                <w:sz w:val="20"/>
              </w:rPr>
              <w:t>N</w:t>
            </w:r>
          </w:p>
        </w:tc>
      </w:tr>
      <w:tr w:rsidR="00365480" w:rsidRPr="00FB4146" w14:paraId="57C4728D" w14:textId="77777777" w:rsidTr="007503EA">
        <w:trPr>
          <w:trHeight w:val="391"/>
          <w:jc w:val="center"/>
        </w:trPr>
        <w:tc>
          <w:tcPr>
            <w:tcW w:w="805" w:type="dxa"/>
            <w:vAlign w:val="center"/>
          </w:tcPr>
          <w:p w14:paraId="5214A726" w14:textId="77777777" w:rsidR="0048603C" w:rsidRPr="00FB4146" w:rsidRDefault="0048603C" w:rsidP="00365829">
            <w:pPr>
              <w:jc w:val="center"/>
              <w:rPr>
                <w:sz w:val="20"/>
              </w:rPr>
            </w:pPr>
            <w:r w:rsidRPr="00FB4146">
              <w:rPr>
                <w:sz w:val="20"/>
              </w:rPr>
              <w:t>33</w:t>
            </w:r>
          </w:p>
        </w:tc>
        <w:tc>
          <w:tcPr>
            <w:tcW w:w="630" w:type="dxa"/>
            <w:vAlign w:val="center"/>
          </w:tcPr>
          <w:p w14:paraId="7D5D4ACC" w14:textId="77777777" w:rsidR="0048603C" w:rsidRPr="00FB4146" w:rsidRDefault="0048603C" w:rsidP="00365829">
            <w:pPr>
              <w:jc w:val="center"/>
              <w:rPr>
                <w:sz w:val="20"/>
              </w:rPr>
            </w:pPr>
            <w:r w:rsidRPr="00FB4146">
              <w:rPr>
                <w:sz w:val="20"/>
              </w:rPr>
              <w:t>57</w:t>
            </w:r>
          </w:p>
        </w:tc>
        <w:tc>
          <w:tcPr>
            <w:tcW w:w="1080" w:type="dxa"/>
            <w:vAlign w:val="center"/>
          </w:tcPr>
          <w:p w14:paraId="7F0B66D2" w14:textId="77777777" w:rsidR="0048603C" w:rsidRPr="00FB4146" w:rsidRDefault="0048603C" w:rsidP="00365829">
            <w:pPr>
              <w:jc w:val="center"/>
              <w:rPr>
                <w:sz w:val="20"/>
              </w:rPr>
            </w:pPr>
          </w:p>
        </w:tc>
        <w:tc>
          <w:tcPr>
            <w:tcW w:w="2160" w:type="dxa"/>
            <w:vAlign w:val="center"/>
          </w:tcPr>
          <w:p w14:paraId="73748A16" w14:textId="77777777" w:rsidR="0048603C" w:rsidRPr="00FB4146" w:rsidRDefault="0048603C" w:rsidP="00365829">
            <w:pPr>
              <w:jc w:val="center"/>
              <w:rPr>
                <w:sz w:val="20"/>
              </w:rPr>
            </w:pPr>
            <w:r w:rsidRPr="00FB4146">
              <w:rPr>
                <w:sz w:val="20"/>
              </w:rPr>
              <w:t>Randal &amp; Pamela Klimitcheck</w:t>
            </w:r>
          </w:p>
        </w:tc>
        <w:tc>
          <w:tcPr>
            <w:tcW w:w="1350" w:type="dxa"/>
            <w:vAlign w:val="center"/>
          </w:tcPr>
          <w:p w14:paraId="58E25B50" w14:textId="77777777" w:rsidR="0048603C" w:rsidRPr="00FB4146" w:rsidRDefault="0048603C" w:rsidP="00365829">
            <w:pPr>
              <w:jc w:val="center"/>
              <w:rPr>
                <w:sz w:val="20"/>
              </w:rPr>
            </w:pPr>
            <w:r w:rsidRPr="00FB4146">
              <w:rPr>
                <w:sz w:val="20"/>
              </w:rPr>
              <w:t>29.46</w:t>
            </w:r>
          </w:p>
        </w:tc>
        <w:tc>
          <w:tcPr>
            <w:tcW w:w="1350" w:type="dxa"/>
            <w:vAlign w:val="center"/>
          </w:tcPr>
          <w:p w14:paraId="7ED5E67F" w14:textId="77777777" w:rsidR="0048603C" w:rsidRPr="00FB4146" w:rsidRDefault="0048603C" w:rsidP="00365829">
            <w:pPr>
              <w:jc w:val="center"/>
              <w:rPr>
                <w:sz w:val="20"/>
              </w:rPr>
            </w:pPr>
            <w:r w:rsidRPr="00FB4146">
              <w:rPr>
                <w:sz w:val="20"/>
              </w:rPr>
              <w:t>29.96</w:t>
            </w:r>
          </w:p>
        </w:tc>
        <w:tc>
          <w:tcPr>
            <w:tcW w:w="1800" w:type="dxa"/>
            <w:vAlign w:val="center"/>
          </w:tcPr>
          <w:p w14:paraId="6EF89F8D" w14:textId="77777777" w:rsidR="0048603C" w:rsidRPr="00FB4146" w:rsidRDefault="0048603C" w:rsidP="00365829">
            <w:pPr>
              <w:jc w:val="center"/>
              <w:rPr>
                <w:sz w:val="20"/>
              </w:rPr>
            </w:pPr>
            <w:r w:rsidRPr="00FB4146">
              <w:rPr>
                <w:sz w:val="20"/>
              </w:rPr>
              <w:t>-0.5</w:t>
            </w:r>
          </w:p>
        </w:tc>
        <w:tc>
          <w:tcPr>
            <w:tcW w:w="1710" w:type="dxa"/>
            <w:vAlign w:val="center"/>
          </w:tcPr>
          <w:p w14:paraId="530DE985" w14:textId="77777777" w:rsidR="0048603C" w:rsidRPr="00FB4146" w:rsidRDefault="0048603C" w:rsidP="00365829">
            <w:pPr>
              <w:jc w:val="center"/>
              <w:rPr>
                <w:sz w:val="20"/>
              </w:rPr>
            </w:pPr>
            <w:r w:rsidRPr="00FB4146">
              <w:rPr>
                <w:sz w:val="20"/>
              </w:rPr>
              <w:t>Y</w:t>
            </w:r>
          </w:p>
        </w:tc>
      </w:tr>
    </w:tbl>
    <w:p w14:paraId="266B5FE5" w14:textId="77777777" w:rsidR="0048603C" w:rsidRPr="00FB4146" w:rsidRDefault="0048603C" w:rsidP="0048603C">
      <w:pPr>
        <w:rPr>
          <w:szCs w:val="24"/>
        </w:rPr>
      </w:pPr>
    </w:p>
    <w:p w14:paraId="1D3A797E" w14:textId="77777777" w:rsidR="0048603C" w:rsidRPr="00FB4146" w:rsidRDefault="0048603C" w:rsidP="0048603C">
      <w:pPr>
        <w:pStyle w:val="ListParagraph"/>
        <w:ind w:left="0"/>
        <w:jc w:val="both"/>
      </w:pPr>
    </w:p>
    <w:sectPr w:rsidR="0048603C" w:rsidRPr="00FB4146"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BA682" w14:textId="77777777" w:rsidR="000F6D10" w:rsidRDefault="000F6D10">
      <w:r>
        <w:separator/>
      </w:r>
    </w:p>
  </w:endnote>
  <w:endnote w:type="continuationSeparator" w:id="0">
    <w:p w14:paraId="09C8FD76" w14:textId="77777777" w:rsidR="000F6D10" w:rsidRDefault="000F6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BF7AA" w14:textId="77777777" w:rsidR="000F6D10" w:rsidRDefault="000F6D10">
      <w:r>
        <w:separator/>
      </w:r>
    </w:p>
  </w:footnote>
  <w:footnote w:type="continuationSeparator" w:id="0">
    <w:p w14:paraId="497B9922" w14:textId="77777777" w:rsidR="000F6D10" w:rsidRDefault="000F6D10">
      <w:r>
        <w:continuationSeparator/>
      </w:r>
    </w:p>
  </w:footnote>
  <w:footnote w:id="1">
    <w:p w14:paraId="406E3518" w14:textId="54D1CC09" w:rsidR="00B01858" w:rsidRDefault="00B01858" w:rsidP="00B01858">
      <w:pPr>
        <w:pStyle w:val="FootnoteText"/>
        <w:ind w:left="720" w:hanging="360"/>
      </w:pPr>
      <w:r>
        <w:rPr>
          <w:rStyle w:val="FootnoteReference"/>
        </w:rPr>
        <w:footnoteRef/>
      </w:r>
      <w:r>
        <w:t xml:space="preserve"> </w:t>
      </w:r>
      <w:r w:rsidR="008A506D">
        <w:t xml:space="preserve"> </w:t>
      </w:r>
      <w:r w:rsidR="00F04A9C" w:rsidRPr="00F04A9C">
        <w:t>City of Dayton's Third Supplement to Amended Application</w:t>
      </w:r>
      <w:r>
        <w:t xml:space="preserve"> (Apr</w:t>
      </w:r>
      <w:r w:rsidR="008A506D">
        <w:t>.</w:t>
      </w:r>
      <w:r>
        <w:t xml:space="preserve"> 5, 2021).</w:t>
      </w:r>
    </w:p>
  </w:footnote>
  <w:footnote w:id="2">
    <w:p w14:paraId="7AA07DE8" w14:textId="3C544902" w:rsidR="00B01858" w:rsidRDefault="00B01858" w:rsidP="00B01858">
      <w:pPr>
        <w:pStyle w:val="FootnoteText"/>
        <w:ind w:left="720" w:hanging="360"/>
      </w:pPr>
      <w:r>
        <w:rPr>
          <w:rStyle w:val="FootnoteReference"/>
        </w:rPr>
        <w:footnoteRef/>
      </w:r>
      <w:r>
        <w:t xml:space="preserve"> </w:t>
      </w:r>
      <w:r w:rsidR="008A506D">
        <w:t xml:space="preserve"> </w:t>
      </w:r>
      <w:r w:rsidR="008A506D" w:rsidRPr="008A506D">
        <w:t>City of Dayton's Fourth Supplement to Amended Application</w:t>
      </w:r>
      <w:r>
        <w:t xml:space="preserve"> (May 12,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A1642" w14:textId="77777777" w:rsidR="00DA36E8" w:rsidRDefault="00DA36E8">
    <w:pPr>
      <w:pStyle w:val="Header"/>
      <w:jc w:val="center"/>
      <w:rPr>
        <w:b/>
        <w:i/>
        <w:sz w:val="38"/>
      </w:rPr>
    </w:pPr>
    <w:r>
      <w:rPr>
        <w:b/>
        <w:i/>
        <w:sz w:val="38"/>
      </w:rPr>
      <w:t>Public Utility Commission of Texas</w:t>
    </w:r>
  </w:p>
  <w:p w14:paraId="4D34AED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924C8F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0FB9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3D5651"/>
    <w:multiLevelType w:val="hybridMultilevel"/>
    <w:tmpl w:val="B2DAD032"/>
    <w:lvl w:ilvl="0" w:tplc="D610D7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E4C2B8C"/>
    <w:multiLevelType w:val="hybridMultilevel"/>
    <w:tmpl w:val="9ED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4C7DD6"/>
    <w:multiLevelType w:val="hybridMultilevel"/>
    <w:tmpl w:val="79AE70E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D17AA4"/>
    <w:multiLevelType w:val="hybridMultilevel"/>
    <w:tmpl w:val="35AA0652"/>
    <w:lvl w:ilvl="0" w:tplc="AB52E288">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13"/>
    <w:rsid w:val="000406B1"/>
    <w:rsid w:val="000B5BCB"/>
    <w:rsid w:val="000E0F5B"/>
    <w:rsid w:val="000E240F"/>
    <w:rsid w:val="000F43F3"/>
    <w:rsid w:val="000F6A1A"/>
    <w:rsid w:val="000F6D10"/>
    <w:rsid w:val="00116570"/>
    <w:rsid w:val="001626F9"/>
    <w:rsid w:val="00177D63"/>
    <w:rsid w:val="001851C1"/>
    <w:rsid w:val="001A0470"/>
    <w:rsid w:val="001B46B9"/>
    <w:rsid w:val="001B5ECF"/>
    <w:rsid w:val="001E2DD2"/>
    <w:rsid w:val="00202719"/>
    <w:rsid w:val="00212816"/>
    <w:rsid w:val="00221645"/>
    <w:rsid w:val="00241955"/>
    <w:rsid w:val="002442CB"/>
    <w:rsid w:val="0025591F"/>
    <w:rsid w:val="002625FB"/>
    <w:rsid w:val="00271043"/>
    <w:rsid w:val="0028111B"/>
    <w:rsid w:val="0028447E"/>
    <w:rsid w:val="0028502C"/>
    <w:rsid w:val="002C00B8"/>
    <w:rsid w:val="002D377A"/>
    <w:rsid w:val="00301D23"/>
    <w:rsid w:val="003109C6"/>
    <w:rsid w:val="00324BAB"/>
    <w:rsid w:val="00335C23"/>
    <w:rsid w:val="00365480"/>
    <w:rsid w:val="003660F6"/>
    <w:rsid w:val="00375626"/>
    <w:rsid w:val="003A1966"/>
    <w:rsid w:val="003A4666"/>
    <w:rsid w:val="003B1CFC"/>
    <w:rsid w:val="003B5BA4"/>
    <w:rsid w:val="003C72D2"/>
    <w:rsid w:val="004249AC"/>
    <w:rsid w:val="00440B36"/>
    <w:rsid w:val="004669AE"/>
    <w:rsid w:val="0048603C"/>
    <w:rsid w:val="004B2A5C"/>
    <w:rsid w:val="004E10C8"/>
    <w:rsid w:val="00507871"/>
    <w:rsid w:val="00527C03"/>
    <w:rsid w:val="00527DAE"/>
    <w:rsid w:val="00544C7B"/>
    <w:rsid w:val="00581806"/>
    <w:rsid w:val="005B359C"/>
    <w:rsid w:val="005F5557"/>
    <w:rsid w:val="00621A69"/>
    <w:rsid w:val="00637128"/>
    <w:rsid w:val="00644628"/>
    <w:rsid w:val="006578B8"/>
    <w:rsid w:val="00677271"/>
    <w:rsid w:val="006813F2"/>
    <w:rsid w:val="006C520C"/>
    <w:rsid w:val="0070024B"/>
    <w:rsid w:val="00702B7B"/>
    <w:rsid w:val="00711FED"/>
    <w:rsid w:val="007503EA"/>
    <w:rsid w:val="007A24BE"/>
    <w:rsid w:val="007A35E5"/>
    <w:rsid w:val="007A4401"/>
    <w:rsid w:val="007C4680"/>
    <w:rsid w:val="007E4EE0"/>
    <w:rsid w:val="007F67E1"/>
    <w:rsid w:val="00811422"/>
    <w:rsid w:val="008211A3"/>
    <w:rsid w:val="008262FF"/>
    <w:rsid w:val="00835185"/>
    <w:rsid w:val="00841F58"/>
    <w:rsid w:val="008514FC"/>
    <w:rsid w:val="00853D5E"/>
    <w:rsid w:val="00881919"/>
    <w:rsid w:val="008A506D"/>
    <w:rsid w:val="008A7AFB"/>
    <w:rsid w:val="008C469B"/>
    <w:rsid w:val="008E0C0D"/>
    <w:rsid w:val="0091083F"/>
    <w:rsid w:val="00937B97"/>
    <w:rsid w:val="00942740"/>
    <w:rsid w:val="00952AD4"/>
    <w:rsid w:val="00955DFC"/>
    <w:rsid w:val="0096280E"/>
    <w:rsid w:val="00962F92"/>
    <w:rsid w:val="00995C02"/>
    <w:rsid w:val="009C201F"/>
    <w:rsid w:val="009D1B22"/>
    <w:rsid w:val="009E3083"/>
    <w:rsid w:val="009E4929"/>
    <w:rsid w:val="00A01668"/>
    <w:rsid w:val="00A22228"/>
    <w:rsid w:val="00A33D56"/>
    <w:rsid w:val="00A555A6"/>
    <w:rsid w:val="00A7691E"/>
    <w:rsid w:val="00A829A7"/>
    <w:rsid w:val="00AA46C8"/>
    <w:rsid w:val="00AA70F7"/>
    <w:rsid w:val="00AA7844"/>
    <w:rsid w:val="00AB24AD"/>
    <w:rsid w:val="00AC666D"/>
    <w:rsid w:val="00AD231C"/>
    <w:rsid w:val="00AF4172"/>
    <w:rsid w:val="00B01858"/>
    <w:rsid w:val="00B14DF1"/>
    <w:rsid w:val="00B32C13"/>
    <w:rsid w:val="00B56DD2"/>
    <w:rsid w:val="00B758C4"/>
    <w:rsid w:val="00B8494A"/>
    <w:rsid w:val="00BB7023"/>
    <w:rsid w:val="00BC2876"/>
    <w:rsid w:val="00BC779E"/>
    <w:rsid w:val="00BD7851"/>
    <w:rsid w:val="00C0589E"/>
    <w:rsid w:val="00C10F05"/>
    <w:rsid w:val="00C111D1"/>
    <w:rsid w:val="00C164DC"/>
    <w:rsid w:val="00C2144F"/>
    <w:rsid w:val="00C432E1"/>
    <w:rsid w:val="00C50E82"/>
    <w:rsid w:val="00C513A9"/>
    <w:rsid w:val="00CA283F"/>
    <w:rsid w:val="00CB7E7F"/>
    <w:rsid w:val="00CC0238"/>
    <w:rsid w:val="00CE5F22"/>
    <w:rsid w:val="00CF36AB"/>
    <w:rsid w:val="00D06742"/>
    <w:rsid w:val="00D250B4"/>
    <w:rsid w:val="00D2676A"/>
    <w:rsid w:val="00D61C03"/>
    <w:rsid w:val="00D640D3"/>
    <w:rsid w:val="00DA36E8"/>
    <w:rsid w:val="00DE2893"/>
    <w:rsid w:val="00DE5EB3"/>
    <w:rsid w:val="00DF39FF"/>
    <w:rsid w:val="00E051A6"/>
    <w:rsid w:val="00E645AC"/>
    <w:rsid w:val="00E6595B"/>
    <w:rsid w:val="00E94FA3"/>
    <w:rsid w:val="00EA5690"/>
    <w:rsid w:val="00EB5487"/>
    <w:rsid w:val="00EC6F92"/>
    <w:rsid w:val="00ED4842"/>
    <w:rsid w:val="00F02F02"/>
    <w:rsid w:val="00F04A9C"/>
    <w:rsid w:val="00F869BD"/>
    <w:rsid w:val="00FB29C1"/>
    <w:rsid w:val="00FB4146"/>
    <w:rsid w:val="00FD789C"/>
    <w:rsid w:val="00FE1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138DB"/>
  <w15:chartTrackingRefBased/>
  <w15:docId w15:val="{4497F374-E722-4E36-BD97-843812215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B32C13"/>
    <w:pPr>
      <w:jc w:val="both"/>
    </w:pPr>
    <w:rPr>
      <w:rFonts w:cs="Times New Roman"/>
      <w:b/>
      <w:bCs/>
    </w:rPr>
  </w:style>
  <w:style w:type="character" w:customStyle="1" w:styleId="CommentSubjectChar">
    <w:name w:val="Comment Subject Char"/>
    <w:basedOn w:val="CommentTextChar"/>
    <w:link w:val="CommentSubject"/>
    <w:uiPriority w:val="99"/>
    <w:semiHidden/>
    <w:rsid w:val="00B32C13"/>
    <w:rPr>
      <w:rFonts w:cs="Baskerville Old Face"/>
      <w:b/>
      <w:bCs/>
    </w:rPr>
  </w:style>
  <w:style w:type="paragraph" w:styleId="FootnoteText">
    <w:name w:val="footnote text"/>
    <w:basedOn w:val="Normal"/>
    <w:link w:val="FootnoteTextChar"/>
    <w:uiPriority w:val="99"/>
    <w:semiHidden/>
    <w:unhideWhenUsed/>
    <w:rsid w:val="00B758C4"/>
    <w:rPr>
      <w:sz w:val="20"/>
    </w:rPr>
  </w:style>
  <w:style w:type="character" w:customStyle="1" w:styleId="FootnoteTextChar">
    <w:name w:val="Footnote Text Char"/>
    <w:basedOn w:val="DefaultParagraphFont"/>
    <w:link w:val="FootnoteText"/>
    <w:uiPriority w:val="99"/>
    <w:semiHidden/>
    <w:rsid w:val="00B758C4"/>
  </w:style>
  <w:style w:type="character" w:styleId="FootnoteReference">
    <w:name w:val="footnote reference"/>
    <w:basedOn w:val="DefaultParagraphFont"/>
    <w:uiPriority w:val="99"/>
    <w:semiHidden/>
    <w:unhideWhenUsed/>
    <w:rsid w:val="00B758C4"/>
    <w:rPr>
      <w:vertAlign w:val="superscript"/>
    </w:rPr>
  </w:style>
  <w:style w:type="paragraph" w:styleId="Revision">
    <w:name w:val="Revision"/>
    <w:hidden/>
    <w:uiPriority w:val="99"/>
    <w:semiHidden/>
    <w:rsid w:val="00FB414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699102">
      <w:bodyDiv w:val="1"/>
      <w:marLeft w:val="0"/>
      <w:marRight w:val="0"/>
      <w:marTop w:val="0"/>
      <w:marBottom w:val="0"/>
      <w:divBdr>
        <w:top w:val="none" w:sz="0" w:space="0" w:color="auto"/>
        <w:left w:val="none" w:sz="0" w:space="0" w:color="auto"/>
        <w:bottom w:val="none" w:sz="0" w:space="0" w:color="auto"/>
        <w:right w:val="none" w:sz="0" w:space="0" w:color="auto"/>
      </w:divBdr>
      <w:divsChild>
        <w:div w:id="343015653">
          <w:marLeft w:val="0"/>
          <w:marRight w:val="0"/>
          <w:marTop w:val="0"/>
          <w:marBottom w:val="0"/>
          <w:divBdr>
            <w:top w:val="none" w:sz="0" w:space="0" w:color="auto"/>
            <w:left w:val="none" w:sz="0" w:space="0" w:color="auto"/>
            <w:bottom w:val="none" w:sz="0" w:space="0" w:color="auto"/>
            <w:right w:val="none" w:sz="0" w:space="0" w:color="auto"/>
          </w:divBdr>
        </w:div>
      </w:divsChild>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CCN%20Deficiency%20Memo%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EE2B7-9BFD-43DC-A84F-59E38BB4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Deficiency Memo (blank)</Template>
  <TotalTime>63</TotalTime>
  <Pages>3</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Maloy, Alicia</dc:creator>
  <cp:keywords/>
  <cp:lastModifiedBy>Merritt Lander</cp:lastModifiedBy>
  <cp:revision>10</cp:revision>
  <cp:lastPrinted>2014-10-31T15:06:00Z</cp:lastPrinted>
  <dcterms:created xsi:type="dcterms:W3CDTF">2021-05-18T16:11:00Z</dcterms:created>
  <dcterms:modified xsi:type="dcterms:W3CDTF">2021-05-18T17:24:00Z</dcterms:modified>
</cp:coreProperties>
</file>